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oter1.xml" ContentType="application/vnd.openxmlformats-officedocument.wordprocessingml.footer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fontTable.xml" ContentType="application/vnd.openxmlformats-officedocument.wordprocessingml.fontTable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tblBorders>
          <w:top w:val="single" w:sz="4" w:space="0" w:color="FFFFFF" w:themeColor="background1"/>
          <w:bottom w:val="single" w:sz="4" w:space="0" w:color="B2B2B2"/>
          <w:insideH w:val="single" w:sz="4" w:space="0" w:color="B2B2B2"/>
        </w:tblBorders>
        <w:tblCellMar>
          <w:left w:w="0" w:type="dxa"/>
          <w:right w:w="0" w:type="dxa"/>
        </w:tblCellMar>
        <w:tblLook w:val="0480" w:firstRow="0" w:lastRow="0" w:firstColumn="1" w:lastColumn="0" w:noHBand="0" w:noVBand="1"/>
      </w:tblPr>
      <w:tblGrid>
        <w:gridCol w:w="3120"/>
        <w:gridCol w:w="3518"/>
        <w:gridCol w:w="1585"/>
        <w:gridCol w:w="1698"/>
      </w:tblGrid>
      <w:tr w:rsidR="009F49ED" w:rsidRPr="0095761C" w14:paraId="172AFDFB" w14:textId="77777777" w:rsidTr="009F49ED">
        <w:trPr>
          <w:trHeight w:val="258"/>
        </w:trPr>
        <w:tc>
          <w:tcPr>
            <w:tcW w:w="1572" w:type="pct"/>
            <w:shd w:val="clear" w:color="auto" w:fill="auto"/>
          </w:tcPr>
          <w:p w14:paraId="66EF1F9B" w14:textId="77777777" w:rsidR="00923B97" w:rsidRPr="000E7C59" w:rsidRDefault="00923B97" w:rsidP="00424DC9">
            <w:pPr xmlns:w="http://schemas.openxmlformats.org/wordprocessingml/2006/main">
              <w:pStyle w:val="TabelleBeschriftung"/>
            </w:pPr>
            <w:r xmlns:w="http://schemas.openxmlformats.org/wordprocessingml/2006/main" w:rsidRPr="000E7C59">
              <w:t xml:space="preserve">Contractor:</w:t>
            </w:r>
          </w:p>
        </w:tc>
        <w:tc>
          <w:tcPr>
            <w:tcW w:w="1773" w:type="pct"/>
            <w:shd w:val="clear" w:color="auto" w:fill="auto"/>
          </w:tcPr>
          <w:p w14:paraId="7E9C7A36" w14:textId="77777777" w:rsidR="00923B97" w:rsidRPr="0060634D" w:rsidRDefault="00923B97" w:rsidP="0060634D">
            <w:pPr xmlns:w="http://schemas.openxmlformats.org/wordprocessingml/2006/main">
              <w:pStyle w:val="Tabellentext"/>
            </w:pPr>
            <w:r xmlns:w="http://schemas.openxmlformats.org/wordprocessingml/2006/main" w:rsidRPr="0060634D">
              <w:fldChar xmlns:w="http://schemas.openxmlformats.org/wordprocessingml/2006/main"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xmlns:w="http://schemas.openxmlformats.org/wordprocessingml/2006/main" w:rsidRPr="0060634D">
              <w:instrText xmlns:w="http://schemas.openxmlformats.org/wordprocessingml/2006/main" xml:space="preserve"> FORMTEXT </w:instrText>
            </w:r>
            <w:r xmlns:w="http://schemas.openxmlformats.org/wordprocessingml/2006/main" w:rsidRPr="0060634D">
              <w:fldChar xmlns:w="http://schemas.openxmlformats.org/wordprocessingml/2006/main" w:fldCharType="separate"/>
            </w:r>
            <w:r xmlns:w="http://schemas.openxmlformats.org/wordprocessingml/2006/main" w:rsidRPr="0060634D">
              <w:t xml:space="preserve">     </w:t>
            </w:r>
            <w:r xmlns:w="http://schemas.openxmlformats.org/wordprocessingml/2006/main" w:rsidRPr="0060634D">
              <w:fldChar xmlns:w="http://schemas.openxmlformats.org/wordprocessingml/2006/main" w:fldCharType="end"/>
            </w:r>
          </w:p>
        </w:tc>
        <w:tc>
          <w:tcPr>
            <w:tcW w:w="799" w:type="pct"/>
          </w:tcPr>
          <w:p w14:paraId="540961F3" w14:textId="77777777" w:rsidR="00923B97" w:rsidRPr="0060634D" w:rsidRDefault="00923B97" w:rsidP="00923B97">
            <w:pPr xmlns:w="http://schemas.openxmlformats.org/wordprocessingml/2006/main">
              <w:pStyle w:val="TabelleBeschriftung"/>
            </w:pPr>
            <w:r xmlns:w="http://schemas.openxmlformats.org/wordprocessingml/2006/main" w:rsidRPr="000E7C59">
              <w:t xml:space="preserve">Contract number:</w:t>
            </w:r>
          </w:p>
        </w:tc>
        <w:tc>
          <w:tcPr>
            <w:tcW w:w="856" w:type="pct"/>
          </w:tcPr>
          <w:p w14:paraId="06FF9CB2" w14:textId="77777777" w:rsidR="00923B97" w:rsidRPr="0060634D" w:rsidRDefault="00923B97" w:rsidP="0060634D">
            <w:pPr xmlns:w="http://schemas.openxmlformats.org/wordprocessingml/2006/main">
              <w:pStyle w:val="Tabellentext"/>
            </w:pPr>
            <w:r xmlns:w="http://schemas.openxmlformats.org/wordprocessingml/2006/main" w:rsidRPr="0095761C">
              <w:fldChar xmlns:w="http://schemas.openxmlformats.org/wordprocessingml/2006/main"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xmlns:w="http://schemas.openxmlformats.org/wordprocessingml/2006/main" w:rsidRPr="0095761C">
              <w:instrText xmlns:w="http://schemas.openxmlformats.org/wordprocessingml/2006/main" xml:space="preserve"> FORMTEXT </w:instrText>
            </w:r>
            <w:r xmlns:w="http://schemas.openxmlformats.org/wordprocessingml/2006/main" w:rsidRPr="0095761C">
              <w:fldChar xmlns:w="http://schemas.openxmlformats.org/wordprocessingml/2006/main" w:fldCharType="separate"/>
            </w:r>
            <w:r xmlns:w="http://schemas.openxmlformats.org/wordprocessingml/2006/main" w:rsidRPr="0095761C">
              <w:t xml:space="preserve">     </w:t>
            </w:r>
            <w:r xmlns:w="http://schemas.openxmlformats.org/wordprocessingml/2006/main" w:rsidRPr="0095761C">
              <w:fldChar xmlns:w="http://schemas.openxmlformats.org/wordprocessingml/2006/main" w:fldCharType="end"/>
            </w:r>
          </w:p>
        </w:tc>
      </w:tr>
      <w:tr w:rsidR="009F49ED" w:rsidRPr="0095761C" w14:paraId="5E193D04" w14:textId="77777777" w:rsidTr="009F49ED">
        <w:trPr>
          <w:trHeight w:val="258"/>
        </w:trPr>
        <w:tc>
          <w:tcPr>
            <w:tcW w:w="1572" w:type="pct"/>
            <w:shd w:val="clear" w:color="auto" w:fill="auto"/>
          </w:tcPr>
          <w:p w14:paraId="675E4B31" w14:textId="77777777" w:rsidR="00923B97" w:rsidRPr="000E7C59" w:rsidRDefault="00923B97" w:rsidP="00424DC9">
            <w:pPr xmlns:w="http://schemas.openxmlformats.org/wordprocessingml/2006/main">
              <w:pStyle w:val="TabelleBeschriftung"/>
            </w:pPr>
            <w:r xmlns:w="http://schemas.openxmlformats.org/wordprocessingml/2006/main" w:rsidRPr="000E7C59">
              <w:t xml:space="preserve">Measure (project title):</w:t>
            </w:r>
          </w:p>
        </w:tc>
        <w:tc>
          <w:tcPr>
            <w:tcW w:w="1773" w:type="pct"/>
            <w:shd w:val="clear" w:color="auto" w:fill="auto"/>
          </w:tcPr>
          <w:p w14:paraId="27777BCE" w14:textId="77777777" w:rsidR="00923B97" w:rsidRPr="0095761C" w:rsidRDefault="00923B97" w:rsidP="0060634D">
            <w:pPr xmlns:w="http://schemas.openxmlformats.org/wordprocessingml/2006/main">
              <w:pStyle w:val="Tabellentext"/>
            </w:pPr>
            <w:r xmlns:w="http://schemas.openxmlformats.org/wordprocessingml/2006/main" w:rsidRPr="0095761C">
              <w:fldChar xmlns:w="http://schemas.openxmlformats.org/wordprocessingml/2006/main"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xmlns:w="http://schemas.openxmlformats.org/wordprocessingml/2006/main" w:rsidRPr="0095761C">
              <w:instrText xmlns:w="http://schemas.openxmlformats.org/wordprocessingml/2006/main" xml:space="preserve"> FORMTEXT </w:instrText>
            </w:r>
            <w:r xmlns:w="http://schemas.openxmlformats.org/wordprocessingml/2006/main" w:rsidRPr="0095761C">
              <w:fldChar xmlns:w="http://schemas.openxmlformats.org/wordprocessingml/2006/main" w:fldCharType="separate"/>
            </w:r>
            <w:r xmlns:w="http://schemas.openxmlformats.org/wordprocessingml/2006/main" w:rsidRPr="0095761C">
              <w:t xml:space="preserve">     </w:t>
            </w:r>
            <w:r xmlns:w="http://schemas.openxmlformats.org/wordprocessingml/2006/main" w:rsidRPr="0095761C">
              <w:fldChar xmlns:w="http://schemas.openxmlformats.org/wordprocessingml/2006/main" w:fldCharType="end"/>
            </w:r>
          </w:p>
        </w:tc>
        <w:tc>
          <w:tcPr>
            <w:tcW w:w="799" w:type="pct"/>
          </w:tcPr>
          <w:p w14:paraId="2DD561FB" w14:textId="77777777" w:rsidR="00923B97" w:rsidRPr="0095761C" w:rsidRDefault="00923B97" w:rsidP="00923B97">
            <w:pPr>
              <w:pStyle w:val="TabelleBeschriftung"/>
            </w:pPr>
          </w:p>
        </w:tc>
        <w:tc>
          <w:tcPr>
            <w:tcW w:w="856" w:type="pct"/>
          </w:tcPr>
          <w:p w14:paraId="6E1CB359" w14:textId="77777777" w:rsidR="00923B97" w:rsidRPr="0095761C" w:rsidRDefault="00923B97" w:rsidP="0060634D">
            <w:pPr>
              <w:pStyle w:val="Tabellentext"/>
            </w:pPr>
          </w:p>
        </w:tc>
      </w:tr>
    </w:tbl>
    <w:p w14:paraId="09469AA6" w14:textId="73CF0556" w:rsidR="00293D69" w:rsidRDefault="00293D69" w:rsidP="00FA1335">
      <w:pPr xmlns:w="http://schemas.openxmlformats.org/wordprocessingml/2006/main">
        <w:pStyle w:val="Hinweis"/>
      </w:pPr>
      <w:r xmlns:w="http://schemas.openxmlformats.org/wordprocessingml/2006/main" w:rsidRPr="00D6783A">
        <w:t xml:space="preserve">According to section 3.6.5.2 of the General Terms and Conditions of Sale, you are required to submit a procurement record along with your invoice when procuring equipment exceeding €50,000. Please use the attached form for this purpose.</w:t>
      </w:r>
    </w:p>
    <w:p w14:paraId="74A77DC3" w14:textId="77777777" w:rsidR="00187C41" w:rsidRPr="00FA1335" w:rsidRDefault="00187C41" w:rsidP="00FA1335">
      <w:pPr xmlns:w="http://schemas.openxmlformats.org/wordprocessingml/2006/main">
        <w:pStyle w:val="Header1"/>
      </w:pPr>
      <w:r xmlns:w="http://schemas.openxmlformats.org/wordprocessingml/2006/main" w:rsidRPr="00FA1335">
        <w:t xml:space="preserve">General Information</w:t>
      </w:r>
    </w:p>
    <w:p w14:paraId="5890892A" w14:textId="77777777" w:rsidR="00424DC9" w:rsidRPr="00FA1335" w:rsidRDefault="00187C41" w:rsidP="00FA1335">
      <w:pPr xmlns:w="http://schemas.openxmlformats.org/wordprocessingml/2006/main">
        <w:pStyle w:val="Header2"/>
      </w:pPr>
      <w:r xmlns:w="http://schemas.openxmlformats.org/wordprocessingml/2006/main" w:rsidRPr="00FA1335">
        <w:t xml:space="preserve">Type of service and details for determining requirements, including estimated planned costs:</w:t>
      </w:r>
    </w:p>
    <w:p w14:paraId="3BEAFCAE" w14:textId="77777777" w:rsidR="00187C41" w:rsidRPr="00187C41" w:rsidRDefault="0003798D" w:rsidP="00FA1335">
      <w:pPr xmlns:w="http://schemas.openxmlformats.org/wordprocessingml/2006/main">
        <w:pStyle w:val="Angaben"/>
      </w:pPr>
      <w:r xmlns:w="http://schemas.openxmlformats.org/wordprocessingml/2006/main" w:rsidRPr="000E7C59">
        <w:fldChar xmlns:w="http://schemas.openxmlformats.org/wordprocessingml/2006/main" w:fldCharType="begin">
          <w:ffData>
            <w:name w:val=""/>
            <w:enabled/>
            <w:calcOnExit w:val="0"/>
            <w:textInput/>
          </w:ffData>
        </w:fldChar>
      </w:r>
      <w:r xmlns:w="http://schemas.openxmlformats.org/wordprocessingml/2006/main" w:rsidR="000E7C59" w:rsidRPr="000E7C59">
        <w:instrText xmlns:w="http://schemas.openxmlformats.org/wordprocessingml/2006/main" xml:space="preserve"> FORMTEXT </w:instrText>
      </w:r>
      <w:r xmlns:w="http://schemas.openxmlformats.org/wordprocessingml/2006/main" w:rsidRPr="000E7C59">
        <w:fldChar xmlns:w="http://schemas.openxmlformats.org/wordprocessingml/2006/main" w:fldCharType="separate"/>
      </w:r>
      <w:r xmlns:w="http://schemas.openxmlformats.org/wordprocessingml/2006/main" w:rsidR="000E7C59" w:rsidRPr="000E7C59">
        <w:t xml:space="preserve">     </w:t>
      </w:r>
      <w:r xmlns:w="http://schemas.openxmlformats.org/wordprocessingml/2006/main" w:rsidRPr="000E7C59">
        <w:fldChar xmlns:w="http://schemas.openxmlformats.org/wordprocessingml/2006/main" w:fldCharType="end"/>
      </w:r>
    </w:p>
    <w:p w14:paraId="40EC72AE" w14:textId="07536F08" w:rsidR="00424DC9" w:rsidRDefault="00187C41" w:rsidP="00FA1335">
      <w:pPr xmlns:w="http://schemas.openxmlformats.org/wordprocessingml/2006/main">
        <w:pStyle w:val="Header2"/>
      </w:pPr>
      <w:r xmlns:w="http://schemas.openxmlformats.org/wordprocessingml/2006/main" w:rsidRPr="009F4E01">
        <w:t xml:space="preserve">Procurement location:</w:t>
      </w:r>
    </w:p>
    <w:p w14:paraId="49F86463" w14:textId="77777777" w:rsidR="00187C41" w:rsidRPr="00187C41" w:rsidRDefault="0003798D" w:rsidP="00FA1335">
      <w:pPr xmlns:w="http://schemas.openxmlformats.org/wordprocessingml/2006/main">
        <w:pStyle w:val="Angaben"/>
      </w:pPr>
      <w:r xmlns:w="http://schemas.openxmlformats.org/wordprocessingml/2006/main" w:rsidRPr="00B37120">
        <w:fldChar xmlns:w="http://schemas.openxmlformats.org/wordprocessingml/2006/main" w:fldCharType="begin">
          <w:ffData>
            <w:name w:val=""/>
            <w:enabled/>
            <w:calcOnExit w:val="0"/>
            <w:textInput/>
          </w:ffData>
        </w:fldChar>
      </w:r>
      <w:r xmlns:w="http://schemas.openxmlformats.org/wordprocessingml/2006/main" w:rsidR="00E105E5" w:rsidRPr="00B37120">
        <w:instrText xmlns:w="http://schemas.openxmlformats.org/wordprocessingml/2006/main" xml:space="preserve"> FORMTEXT </w:instrText>
      </w:r>
      <w:r xmlns:w="http://schemas.openxmlformats.org/wordprocessingml/2006/main" w:rsidRPr="00B37120">
        <w:fldChar xmlns:w="http://schemas.openxmlformats.org/wordprocessingml/2006/main" w:fldCharType="separate"/>
      </w:r>
      <w:r xmlns:w="http://schemas.openxmlformats.org/wordprocessingml/2006/main" w:rsidR="00E105E5" w:rsidRPr="00B37120">
        <w:t xml:space="preserve">     </w:t>
      </w:r>
      <w:r xmlns:w="http://schemas.openxmlformats.org/wordprocessingml/2006/main" w:rsidRPr="00B37120">
        <w:fldChar xmlns:w="http://schemas.openxmlformats.org/wordprocessingml/2006/main" w:fldCharType="end"/>
      </w:r>
    </w:p>
    <w:p w14:paraId="59300860" w14:textId="0E3F2053" w:rsidR="00187C41" w:rsidRDefault="00187C41" w:rsidP="009F49ED">
      <w:pPr xmlns:w="http://schemas.openxmlformats.org/wordprocessingml/2006/main">
        <w:pStyle w:val="Header2"/>
      </w:pPr>
      <w:r xmlns:w="http://schemas.openxmlformats.org/wordprocessingml/2006/main" w:rsidRPr="006F6DB7">
        <w:t xml:space="preserve">Award type: Sub-threshold range (up to EUR 221,000)</w:t>
      </w:r>
    </w:p>
    <w:tbl>
      <w:tblPr>
        <w:tblStyle w:val="Tabellenraster"/>
        <w:tblW w:w="992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4" w:space="0" w:color="B2B2B2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77"/>
        <w:gridCol w:w="2835"/>
        <w:gridCol w:w="2410"/>
        <w:gridCol w:w="1701"/>
      </w:tblGrid>
      <w:tr w:rsidR="002C776B" w14:paraId="55FF93E1" w14:textId="77777777" w:rsidTr="004F1AAA">
        <w:trPr>
          <w:trHeight w:val="331"/>
        </w:trPr>
        <w:tc>
          <w:tcPr>
            <w:tcW w:w="2977" w:type="dxa"/>
          </w:tcPr>
          <w:p w14:paraId="22BE1F9F" w14:textId="58A0DB9D" w:rsidR="002C776B" w:rsidRDefault="002C776B" w:rsidP="004F1AAA">
            <w:pPr xmlns:w="http://schemas.openxmlformats.org/wordprocessingml/2006/main">
              <w:pStyle w:val="WeitereAngaben"/>
              <w:tabs>
                <w:tab w:val="clear" w:pos="2835"/>
                <w:tab w:val="left" w:pos="2694"/>
              </w:tabs>
            </w:pPr>
            <w:r xmlns:w="http://schemas.openxmlformats.org/wordprocessingml/2006/main" w:rsidRPr="00FA1335">
              <w:t xml:space="preserve">Public tender</w:t>
            </w:r>
            <w:r xmlns:w="http://schemas.openxmlformats.org/wordprocessingml/2006/main" w:rsidR="004F1AAA">
              <w:tab xmlns:w="http://schemas.openxmlformats.org/wordprocessingml/2006/main"/>
            </w:r>
            <w:r xmlns:w="http://schemas.openxmlformats.org/wordprocessingml/2006/main" w:rsidRPr="00D508BA">
              <w:rPr>
                <w:rStyle w:val="AngabenZchn"/>
              </w:rPr>
              <w:fldChar xmlns:w="http://schemas.openxmlformats.org/wordprocessingml/2006/main"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xmlns:w="http://schemas.openxmlformats.org/wordprocessingml/2006/main" w:rsidRPr="00D508BA">
              <w:rPr>
                <w:rStyle w:val="AngabenZchn"/>
              </w:rPr>
              <w:instrText xmlns:w="http://schemas.openxmlformats.org/wordprocessingml/2006/main" xml:space="preserve"> FORMCHECKBOX </w:instrText>
            </w:r>
            <w:r xmlns:w="http://schemas.openxmlformats.org/wordprocessingml/2006/main" w:rsidRPr="00D508BA">
              <w:rPr>
                <w:rStyle w:val="AngabenZchn"/>
              </w:rPr>
              <w:fldChar xmlns:w="http://schemas.openxmlformats.org/wordprocessingml/2006/main" w:fldCharType="separate"/>
            </w:r>
            <w:r xmlns:w="http://schemas.openxmlformats.org/wordprocessingml/2006/main" w:rsidRPr="00D508BA">
              <w:rPr>
                <w:rStyle w:val="AngabenZchn"/>
              </w:rPr>
              <w:fldChar xmlns:w="http://schemas.openxmlformats.org/wordprocessingml/2006/main" w:fldCharType="end"/>
            </w:r>
          </w:p>
        </w:tc>
        <w:tc>
          <w:tcPr>
            <w:tcW w:w="2835" w:type="dxa"/>
          </w:tcPr>
          <w:p w14:paraId="72CFDAF2" w14:textId="19DB6BE2" w:rsidR="002C776B" w:rsidRDefault="002C776B" w:rsidP="004F1AAA">
            <w:pPr xmlns:w="http://schemas.openxmlformats.org/wordprocessingml/2006/main">
              <w:pStyle w:val="WeitereAngaben"/>
              <w:tabs>
                <w:tab w:val="clear" w:pos="2835"/>
                <w:tab w:val="left" w:pos="2409"/>
              </w:tabs>
              <w:ind w:left="57"/>
            </w:pPr>
            <w:r xmlns:w="http://schemas.openxmlformats.org/wordprocessingml/2006/main" w:rsidRPr="00940830">
              <w:t xml:space="preserve">Restricted tender</w:t>
            </w:r>
            <w:r xmlns:w="http://schemas.openxmlformats.org/wordprocessingml/2006/main" w:rsidR="004F1AAA">
              <w:tab xmlns:w="http://schemas.openxmlformats.org/wordprocessingml/2006/main"/>
            </w:r>
            <w:r xmlns:w="http://schemas.openxmlformats.org/wordprocessingml/2006/main" w:rsidRPr="00D508BA">
              <w:rPr>
                <w:rStyle w:val="AngabenZchn"/>
              </w:rPr>
              <w:fldChar xmlns:w="http://schemas.openxmlformats.org/wordprocessingml/2006/main"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xmlns:w="http://schemas.openxmlformats.org/wordprocessingml/2006/main" w:rsidRPr="00D508BA">
              <w:rPr>
                <w:rStyle w:val="AngabenZchn"/>
              </w:rPr>
              <w:instrText xmlns:w="http://schemas.openxmlformats.org/wordprocessingml/2006/main" xml:space="preserve"> FORMCHECKBOX </w:instrText>
            </w:r>
            <w:r xmlns:w="http://schemas.openxmlformats.org/wordprocessingml/2006/main" w:rsidRPr="00D508BA">
              <w:rPr>
                <w:rStyle w:val="AngabenZchn"/>
              </w:rPr>
              <w:fldChar xmlns:w="http://schemas.openxmlformats.org/wordprocessingml/2006/main" w:fldCharType="separate"/>
            </w:r>
            <w:r xmlns:w="http://schemas.openxmlformats.org/wordprocessingml/2006/main" w:rsidRPr="00D508BA">
              <w:rPr>
                <w:rStyle w:val="AngabenZchn"/>
              </w:rPr>
              <w:fldChar xmlns:w="http://schemas.openxmlformats.org/wordprocessingml/2006/main" w:fldCharType="end"/>
            </w:r>
          </w:p>
        </w:tc>
        <w:tc>
          <w:tcPr>
            <w:tcW w:w="2410" w:type="dxa"/>
          </w:tcPr>
          <w:p w14:paraId="2B0F5AFE" w14:textId="1E523151" w:rsidR="002C776B" w:rsidRPr="00940830" w:rsidRDefault="003030D6" w:rsidP="004F1AAA">
            <w:pPr xmlns:w="http://schemas.openxmlformats.org/wordprocessingml/2006/main">
              <w:pStyle w:val="WeitereAngaben"/>
              <w:tabs>
                <w:tab w:val="clear" w:pos="2835"/>
                <w:tab w:val="left" w:pos="1980"/>
              </w:tabs>
              <w:ind w:left="57"/>
            </w:pPr>
            <w:r xmlns:w="http://schemas.openxmlformats.org/wordprocessingml/2006/main">
              <w:t xml:space="preserve">negotiated award</w:t>
            </w:r>
            <w:r xmlns:w="http://schemas.openxmlformats.org/wordprocessingml/2006/main" w:rsidR="004F1AAA">
              <w:tab xmlns:w="http://schemas.openxmlformats.org/wordprocessingml/2006/main"/>
            </w:r>
            <w:r xmlns:w="http://schemas.openxmlformats.org/wordprocessingml/2006/main" w:rsidR="002C776B" w:rsidRPr="00D508BA">
              <w:rPr>
                <w:rStyle w:val="AngabenZchn"/>
              </w:rPr>
              <w:fldChar xmlns:w="http://schemas.openxmlformats.org/wordprocessingml/2006/main"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xmlns:w="http://schemas.openxmlformats.org/wordprocessingml/2006/main" w:rsidR="002C776B" w:rsidRPr="00D508BA">
              <w:rPr>
                <w:rStyle w:val="AngabenZchn"/>
              </w:rPr>
              <w:instrText xmlns:w="http://schemas.openxmlformats.org/wordprocessingml/2006/main" xml:space="preserve"> FORMCHECKBOX </w:instrText>
            </w:r>
            <w:r xmlns:w="http://schemas.openxmlformats.org/wordprocessingml/2006/main" w:rsidR="002C776B" w:rsidRPr="00D508BA">
              <w:rPr>
                <w:rStyle w:val="AngabenZchn"/>
              </w:rPr>
              <w:fldChar xmlns:w="http://schemas.openxmlformats.org/wordprocessingml/2006/main" w:fldCharType="separate"/>
            </w:r>
            <w:r xmlns:w="http://schemas.openxmlformats.org/wordprocessingml/2006/main" w:rsidR="002C776B" w:rsidRPr="00D508BA">
              <w:rPr>
                <w:rStyle w:val="AngabenZchn"/>
              </w:rPr>
              <w:fldChar xmlns:w="http://schemas.openxmlformats.org/wordprocessingml/2006/main" w:fldCharType="end"/>
            </w:r>
          </w:p>
        </w:tc>
        <w:tc>
          <w:tcPr>
            <w:tcW w:w="1701" w:type="dxa"/>
          </w:tcPr>
          <w:p w14:paraId="07229D77" w14:textId="6B502044" w:rsidR="002C776B" w:rsidRPr="00940830" w:rsidRDefault="00F2237B" w:rsidP="004F1AAA">
            <w:pPr xmlns:w="http://schemas.openxmlformats.org/wordprocessingml/2006/main">
              <w:pStyle w:val="WeitereAngaben"/>
              <w:tabs>
                <w:tab w:val="clear" w:pos="2835"/>
                <w:tab w:val="left" w:pos="1273"/>
              </w:tabs>
              <w:ind w:left="57"/>
            </w:pPr>
            <w:r xmlns:w="http://schemas.openxmlformats.org/wordprocessingml/2006/main" w:rsidRPr="00940830">
              <w:t xml:space="preserve">Direct order</w:t>
            </w:r>
            <w:r xmlns:w="http://schemas.openxmlformats.org/wordprocessingml/2006/main" w:rsidR="004F1AAA">
              <w:tab xmlns:w="http://schemas.openxmlformats.org/wordprocessingml/2006/main"/>
            </w:r>
            <w:r xmlns:w="http://schemas.openxmlformats.org/wordprocessingml/2006/main" w:rsidR="002C776B" w:rsidRPr="00D508BA">
              <w:rPr>
                <w:rStyle w:val="AngabenZchn"/>
              </w:rPr>
              <w:fldChar xmlns:w="http://schemas.openxmlformats.org/wordprocessingml/2006/main"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xmlns:w="http://schemas.openxmlformats.org/wordprocessingml/2006/main" w:rsidR="002C776B" w:rsidRPr="00D508BA">
              <w:rPr>
                <w:rStyle w:val="AngabenZchn"/>
              </w:rPr>
              <w:instrText xmlns:w="http://schemas.openxmlformats.org/wordprocessingml/2006/main" xml:space="preserve"> FORMCHECKBOX </w:instrText>
            </w:r>
            <w:r xmlns:w="http://schemas.openxmlformats.org/wordprocessingml/2006/main" w:rsidR="002C776B" w:rsidRPr="00D508BA">
              <w:rPr>
                <w:rStyle w:val="AngabenZchn"/>
              </w:rPr>
              <w:fldChar xmlns:w="http://schemas.openxmlformats.org/wordprocessingml/2006/main" w:fldCharType="separate"/>
            </w:r>
            <w:r xmlns:w="http://schemas.openxmlformats.org/wordprocessingml/2006/main" w:rsidR="002C776B" w:rsidRPr="00D508BA">
              <w:rPr>
                <w:rStyle w:val="AngabenZchn"/>
              </w:rPr>
              <w:fldChar xmlns:w="http://schemas.openxmlformats.org/wordprocessingml/2006/main" w:fldCharType="end"/>
            </w:r>
          </w:p>
        </w:tc>
      </w:tr>
    </w:tbl>
    <w:p w14:paraId="48D8FAAD" w14:textId="77777777" w:rsidR="00424DC9" w:rsidRPr="00940830" w:rsidRDefault="00187C41" w:rsidP="00A44C78">
      <w:pPr xmlns:w="http://schemas.openxmlformats.org/wordprocessingml/2006/main">
        <w:pStyle w:val="Header3"/>
      </w:pPr>
      <w:r xmlns:w="http://schemas.openxmlformats.org/wordprocessingml/2006/main" w:rsidRPr="003F523A">
        <w:t xml:space="preserve">Notes:</w:t>
      </w:r>
    </w:p>
    <w:p w14:paraId="471593D1" w14:textId="77777777" w:rsidR="00187C41" w:rsidRPr="00424DC9" w:rsidRDefault="0003798D" w:rsidP="00FA1335">
      <w:pPr xmlns:w="http://schemas.openxmlformats.org/wordprocessingml/2006/main">
        <w:pStyle w:val="Angaben"/>
      </w:pPr>
      <w:r xmlns:w="http://schemas.openxmlformats.org/wordprocessingml/2006/main" w:rsidRPr="00B37120">
        <w:fldChar xmlns:w="http://schemas.openxmlformats.org/wordprocessingml/2006/main" w:fldCharType="begin">
          <w:ffData>
            <w:name w:val=""/>
            <w:enabled/>
            <w:calcOnExit w:val="0"/>
            <w:textInput/>
          </w:ffData>
        </w:fldChar>
      </w:r>
      <w:r xmlns:w="http://schemas.openxmlformats.org/wordprocessingml/2006/main" w:rsidR="00435377" w:rsidRPr="00B37120">
        <w:instrText xmlns:w="http://schemas.openxmlformats.org/wordprocessingml/2006/main" xml:space="preserve"> FORMTEXT </w:instrText>
      </w:r>
      <w:r xmlns:w="http://schemas.openxmlformats.org/wordprocessingml/2006/main" w:rsidRPr="00B37120">
        <w:fldChar xmlns:w="http://schemas.openxmlformats.org/wordprocessingml/2006/main" w:fldCharType="separate"/>
      </w:r>
      <w:r xmlns:w="http://schemas.openxmlformats.org/wordprocessingml/2006/main" w:rsidR="00435377" w:rsidRPr="00B37120">
        <w:t xml:space="preserve">     </w:t>
      </w:r>
      <w:r xmlns:w="http://schemas.openxmlformats.org/wordprocessingml/2006/main" w:rsidRPr="00B37120">
        <w:fldChar xmlns:w="http://schemas.openxmlformats.org/wordprocessingml/2006/main" w:fldCharType="end"/>
      </w:r>
    </w:p>
    <w:p w14:paraId="21D49205" w14:textId="77777777" w:rsidR="00B37120" w:rsidRPr="00627FF5" w:rsidRDefault="00187C41" w:rsidP="00FA1335">
      <w:pPr xmlns:w="http://schemas.openxmlformats.org/wordprocessingml/2006/main">
        <w:pStyle w:val="Header2"/>
      </w:pPr>
      <w:r xmlns:w="http://schemas.openxmlformats.org/wordprocessingml/2006/main" w:rsidRPr="009F4E01">
        <w:t xml:space="preserve">Reasons for the choice of award method:</w:t>
      </w:r>
    </w:p>
    <w:p w14:paraId="72F27C2A" w14:textId="77777777" w:rsidR="00B37120" w:rsidRPr="00B37120" w:rsidRDefault="0003798D" w:rsidP="00FA1335">
      <w:pPr xmlns:w="http://schemas.openxmlformats.org/wordprocessingml/2006/main">
        <w:pStyle w:val="Angaben"/>
      </w:pPr>
      <w:r xmlns:w="http://schemas.openxmlformats.org/wordprocessingml/2006/main" w:rsidRPr="00B37120">
        <w:fldChar xmlns:w="http://schemas.openxmlformats.org/wordprocessingml/2006/main" w:fldCharType="begin">
          <w:ffData>
            <w:name w:val=""/>
            <w:enabled/>
            <w:calcOnExit w:val="0"/>
            <w:textInput/>
          </w:ffData>
        </w:fldChar>
      </w:r>
      <w:r xmlns:w="http://schemas.openxmlformats.org/wordprocessingml/2006/main" w:rsidR="008E7F0F" w:rsidRPr="00B37120">
        <w:instrText xmlns:w="http://schemas.openxmlformats.org/wordprocessingml/2006/main" xml:space="preserve"> FORMTEXT </w:instrText>
      </w:r>
      <w:r xmlns:w="http://schemas.openxmlformats.org/wordprocessingml/2006/main" w:rsidRPr="00B37120">
        <w:fldChar xmlns:w="http://schemas.openxmlformats.org/wordprocessingml/2006/main" w:fldCharType="separate"/>
      </w:r>
      <w:r xmlns:w="http://schemas.openxmlformats.org/wordprocessingml/2006/main" w:rsidR="008E7F0F" w:rsidRPr="00B37120">
        <w:t xml:space="preserve">     </w:t>
      </w:r>
      <w:r xmlns:w="http://schemas.openxmlformats.org/wordprocessingml/2006/main" w:rsidRPr="00B37120">
        <w:fldChar xmlns:w="http://schemas.openxmlformats.org/wordprocessingml/2006/main" w:fldCharType="end"/>
      </w:r>
    </w:p>
    <w:p w14:paraId="5B9259DB" w14:textId="77777777" w:rsidR="00187C41" w:rsidRPr="00D6783A" w:rsidRDefault="00187C41" w:rsidP="00FA1335">
      <w:pPr xmlns:w="http://schemas.openxmlformats.org/wordprocessingml/2006/main">
        <w:pStyle w:val="Header2"/>
      </w:pPr>
      <w:r xmlns:w="http://schemas.openxmlformats.org/wordprocessingml/2006/main" w:rsidRPr="000666F6">
        <w:t xml:space="preserve">Evaluation </w:t>
      </w:r>
      <w:r xmlns:w="http://schemas.openxmlformats.org/wordprocessingml/2006/main" w:rsidR="00FE04B7" w:rsidRPr="008A517C">
        <w:rPr>
          <w:rStyle w:val="Funotenzeichen"/>
        </w:rPr>
        <w:footnoteReference xmlns:w="http://schemas.openxmlformats.org/wordprocessingml/2006/main" w:id="2"/>
      </w:r>
      <w:r xmlns:w="http://schemas.openxmlformats.org/wordprocessingml/2006/main" w:rsidR="00B77B7C" w:rsidRPr="00D6783A">
        <w:t xml:space="preserve">(possibly on a separate sheet)</w:t>
      </w:r>
    </w:p>
    <w:p w14:paraId="188E177A" w14:textId="77777777" w:rsidR="00627FF5" w:rsidRPr="00FA1335" w:rsidRDefault="00187C41" w:rsidP="00FA1335">
      <w:pPr xmlns:w="http://schemas.openxmlformats.org/wordprocessingml/2006/main">
        <w:pStyle w:val="Header4"/>
      </w:pPr>
      <w:r xmlns:w="http://schemas.openxmlformats.org/wordprocessingml/2006/main" w:rsidRPr="00FA1335">
        <w:t xml:space="preserve">Technical evaluation</w:t>
      </w:r>
    </w:p>
    <w:p w14:paraId="1E2772E6" w14:textId="77777777" w:rsidR="00187C41" w:rsidRPr="00627FF5" w:rsidRDefault="0003798D" w:rsidP="00FA1335">
      <w:pPr xmlns:w="http://schemas.openxmlformats.org/wordprocessingml/2006/main">
        <w:pStyle w:val="Angaben"/>
      </w:pPr>
      <w:r xmlns:w="http://schemas.openxmlformats.org/wordprocessingml/2006/main" w:rsidRPr="00627FF5">
        <w:fldChar xmlns:w="http://schemas.openxmlformats.org/wordprocessingml/2006/main" w:fldCharType="begin">
          <w:ffData>
            <w:name w:val=""/>
            <w:enabled/>
            <w:calcOnExit w:val="0"/>
            <w:textInput/>
          </w:ffData>
        </w:fldChar>
      </w:r>
      <w:r xmlns:w="http://schemas.openxmlformats.org/wordprocessingml/2006/main" w:rsidR="00B77B7C" w:rsidRPr="00627FF5">
        <w:instrText xmlns:w="http://schemas.openxmlformats.org/wordprocessingml/2006/main" xml:space="preserve"> FORMTEXT </w:instrText>
      </w:r>
      <w:r xmlns:w="http://schemas.openxmlformats.org/wordprocessingml/2006/main" w:rsidRPr="00627FF5">
        <w:fldChar xmlns:w="http://schemas.openxmlformats.org/wordprocessingml/2006/main" w:fldCharType="separate"/>
      </w:r>
      <w:r xmlns:w="http://schemas.openxmlformats.org/wordprocessingml/2006/main" w:rsidR="00B77B7C" w:rsidRPr="00627FF5">
        <w:t xml:space="preserve">     </w:t>
      </w:r>
      <w:r xmlns:w="http://schemas.openxmlformats.org/wordprocessingml/2006/main" w:rsidRPr="00627FF5">
        <w:fldChar xmlns:w="http://schemas.openxmlformats.org/wordprocessingml/2006/main" w:fldCharType="end"/>
      </w:r>
    </w:p>
    <w:p w14:paraId="6A6F9148" w14:textId="77777777" w:rsidR="00627FF5" w:rsidRDefault="00187C41" w:rsidP="00FA1335">
      <w:pPr xmlns:w="http://schemas.openxmlformats.org/wordprocessingml/2006/main">
        <w:pStyle w:val="Header4"/>
      </w:pPr>
      <w:r xmlns:w="http://schemas.openxmlformats.org/wordprocessingml/2006/main" w:rsidRPr="00627FF5">
        <w:t xml:space="preserve">Commercial evaluation</w:t>
      </w:r>
    </w:p>
    <w:p w14:paraId="55256C0B" w14:textId="77777777" w:rsidR="00187C41" w:rsidRPr="00940830" w:rsidRDefault="0003798D" w:rsidP="00FA1335">
      <w:pPr xmlns:w="http://schemas.openxmlformats.org/wordprocessingml/2006/main">
        <w:pStyle w:val="Angaben"/>
      </w:pPr>
      <w:r xmlns:w="http://schemas.openxmlformats.org/wordprocessingml/2006/main" w:rsidRPr="00940830">
        <w:fldChar xmlns:w="http://schemas.openxmlformats.org/wordprocessingml/2006/main" w:fldCharType="begin">
          <w:ffData>
            <w:name w:val=""/>
            <w:enabled/>
            <w:calcOnExit w:val="0"/>
            <w:textInput/>
          </w:ffData>
        </w:fldChar>
      </w:r>
      <w:r xmlns:w="http://schemas.openxmlformats.org/wordprocessingml/2006/main" w:rsidR="00EC7784" w:rsidRPr="00940830">
        <w:instrText xmlns:w="http://schemas.openxmlformats.org/wordprocessingml/2006/main" xml:space="preserve"> FORMTEXT </w:instrText>
      </w:r>
      <w:r xmlns:w="http://schemas.openxmlformats.org/wordprocessingml/2006/main" w:rsidRPr="00940830">
        <w:fldChar xmlns:w="http://schemas.openxmlformats.org/wordprocessingml/2006/main" w:fldCharType="separate"/>
      </w:r>
      <w:r xmlns:w="http://schemas.openxmlformats.org/wordprocessingml/2006/main" w:rsidR="00EC7784" w:rsidRPr="00940830">
        <w:t xml:space="preserve">     </w:t>
      </w:r>
      <w:r xmlns:w="http://schemas.openxmlformats.org/wordprocessingml/2006/main" w:rsidRPr="00940830">
        <w:fldChar xmlns:w="http://schemas.openxmlformats.org/wordprocessingml/2006/main" w:fldCharType="end"/>
      </w:r>
    </w:p>
    <w:p w14:paraId="17AEC9A0" w14:textId="77777777" w:rsidR="00627FF5" w:rsidRDefault="00187C41" w:rsidP="00FA1335">
      <w:pPr xmlns:w="http://schemas.openxmlformats.org/wordprocessingml/2006/main">
        <w:pStyle w:val="Header4"/>
      </w:pPr>
      <w:r xmlns:w="http://schemas.openxmlformats.org/wordprocessingml/2006/main" w:rsidRPr="00940830">
        <w:t xml:space="preserve">Overall result</w:t>
      </w:r>
    </w:p>
    <w:p w14:paraId="2779BA9F" w14:textId="77777777" w:rsidR="00187C41" w:rsidRPr="00627FF5" w:rsidRDefault="0003798D" w:rsidP="00FA1335">
      <w:pPr xmlns:w="http://schemas.openxmlformats.org/wordprocessingml/2006/main">
        <w:pStyle w:val="Angaben"/>
      </w:pPr>
      <w:r xmlns:w="http://schemas.openxmlformats.org/wordprocessingml/2006/main" w:rsidRPr="00627FF5">
        <w:fldChar xmlns:w="http://schemas.openxmlformats.org/wordprocessingml/2006/main" w:fldCharType="begin">
          <w:ffData>
            <w:name w:val=""/>
            <w:enabled/>
            <w:calcOnExit w:val="0"/>
            <w:textInput/>
          </w:ffData>
        </w:fldChar>
      </w:r>
      <w:r xmlns:w="http://schemas.openxmlformats.org/wordprocessingml/2006/main" w:rsidR="00D660B6" w:rsidRPr="00627FF5">
        <w:instrText xmlns:w="http://schemas.openxmlformats.org/wordprocessingml/2006/main" xml:space="preserve"> FORMTEXT </w:instrText>
      </w:r>
      <w:r xmlns:w="http://schemas.openxmlformats.org/wordprocessingml/2006/main" w:rsidRPr="00627FF5">
        <w:fldChar xmlns:w="http://schemas.openxmlformats.org/wordprocessingml/2006/main" w:fldCharType="separate"/>
      </w:r>
      <w:r xmlns:w="http://schemas.openxmlformats.org/wordprocessingml/2006/main" w:rsidR="00D660B6" w:rsidRPr="00627FF5">
        <w:t xml:space="preserve">     </w:t>
      </w:r>
      <w:r xmlns:w="http://schemas.openxmlformats.org/wordprocessingml/2006/main" w:rsidRPr="00627FF5">
        <w:fldChar xmlns:w="http://schemas.openxmlformats.org/wordprocessingml/2006/main" w:fldCharType="end"/>
      </w:r>
    </w:p>
    <w:p w14:paraId="03F921C9" w14:textId="77777777" w:rsidR="00E1326E" w:rsidRPr="009F4E01" w:rsidRDefault="00187C41" w:rsidP="00FA1335">
      <w:pPr xmlns:w="http://schemas.openxmlformats.org/wordprocessingml/2006/main">
        <w:pStyle w:val="Header2"/>
      </w:pPr>
      <w:r xmlns:w="http://schemas.openxmlformats.org/wordprocessingml/2006/main" w:rsidRPr="009F4E01">
        <w:t xml:space="preserve">The award was made</w:t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4" w:space="0" w:color="B2B2B2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02"/>
        <w:gridCol w:w="1701"/>
        <w:gridCol w:w="2694"/>
        <w:gridCol w:w="2124"/>
      </w:tblGrid>
      <w:tr w:rsidR="009F49ED" w14:paraId="5B86A98D" w14:textId="77777777" w:rsidTr="004F1AAA">
        <w:tc>
          <w:tcPr>
            <w:tcW w:w="3402" w:type="dxa"/>
          </w:tcPr>
          <w:p w14:paraId="0791BC18" w14:textId="3707533B" w:rsidR="009F49ED" w:rsidRDefault="009F49ED" w:rsidP="004F1AAA">
            <w:pPr xmlns:w="http://schemas.openxmlformats.org/wordprocessingml/2006/main">
              <w:pStyle w:val="WeitereAngaben"/>
              <w:tabs>
                <w:tab w:val="clear" w:pos="2835"/>
              </w:tabs>
              <w:ind w:left="709" w:hanging="340"/>
            </w:pPr>
            <w:r xmlns:w="http://schemas.openxmlformats.org/wordprocessingml/2006/main" w:rsidRPr="00187C41">
              <w:t xml:space="preserve">To:</w:t>
            </w:r>
            <w:r xmlns:w="http://schemas.openxmlformats.org/wordprocessingml/2006/main" w:rsidR="004F1AAA">
              <w:tab xmlns:w="http://schemas.openxmlformats.org/wordprocessingml/2006/main"/>
            </w:r>
            <w:r xmlns:w="http://schemas.openxmlformats.org/wordprocessingml/2006/main" w:rsidRPr="008A517C">
              <w:rPr>
                <w:rStyle w:val="AngabenZchn"/>
              </w:rPr>
              <w:fldChar xmlns:w="http://schemas.openxmlformats.org/wordprocessingml/2006/main"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xmlns:w="http://schemas.openxmlformats.org/wordprocessingml/2006/main" w:rsidRPr="008A517C">
              <w:rPr>
                <w:rStyle w:val="AngabenZchn"/>
              </w:rPr>
              <w:instrText xmlns:w="http://schemas.openxmlformats.org/wordprocessingml/2006/main" xml:space="preserve"> FORMTEXT </w:instrText>
            </w:r>
            <w:r xmlns:w="http://schemas.openxmlformats.org/wordprocessingml/2006/main" w:rsidRPr="008A517C">
              <w:rPr>
                <w:rStyle w:val="AngabenZchn"/>
              </w:rPr>
              <w:fldChar xmlns:w="http://schemas.openxmlformats.org/wordprocessingml/2006/main" w:fldCharType="separate"/>
            </w:r>
            <w:r xmlns:w="http://schemas.openxmlformats.org/wordprocessingml/2006/main" w:rsidRPr="008A517C">
              <w:rPr>
                <w:rStyle w:val="AngabenZchn"/>
              </w:rPr>
              <w:t xml:space="preserve">     </w:t>
            </w:r>
            <w:r xmlns:w="http://schemas.openxmlformats.org/wordprocessingml/2006/main" w:rsidRPr="008A517C">
              <w:rPr>
                <w:rStyle w:val="AngabenZchn"/>
              </w:rPr>
              <w:fldChar xmlns:w="http://schemas.openxmlformats.org/wordprocessingml/2006/main" w:fldCharType="end"/>
            </w:r>
          </w:p>
        </w:tc>
        <w:tc>
          <w:tcPr>
            <w:tcW w:w="1701" w:type="dxa"/>
          </w:tcPr>
          <w:p w14:paraId="7CE98E4D" w14:textId="6B3BB365" w:rsidR="009F49ED" w:rsidRDefault="009F49ED" w:rsidP="004F1AAA">
            <w:pPr xmlns:w="http://schemas.openxmlformats.org/wordprocessingml/2006/main">
              <w:pStyle w:val="Angabenebeneinander"/>
              <w:tabs>
                <w:tab w:val="clear" w:pos="1134"/>
              </w:tabs>
              <w:ind w:left="569" w:hanging="427"/>
            </w:pPr>
            <w:r xmlns:w="http://schemas.openxmlformats.org/wordprocessingml/2006/main" w:rsidRPr="00BA494E">
              <w:t xml:space="preserve">On:</w:t>
            </w:r>
            <w:r xmlns:w="http://schemas.openxmlformats.org/wordprocessingml/2006/main" w:rsidR="004F1AAA">
              <w:tab xmlns:w="http://schemas.openxmlformats.org/wordprocessingml/2006/main"/>
            </w:r>
            <w:r xmlns:w="http://schemas.openxmlformats.org/wordprocessingml/2006/main" w:rsidRPr="008A517C">
              <w:rPr>
                <w:rStyle w:val="AngabenZchn"/>
              </w:rPr>
              <w:fldChar xmlns:w="http://schemas.openxmlformats.org/wordprocessingml/2006/main"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xmlns:w="http://schemas.openxmlformats.org/wordprocessingml/2006/main" w:rsidRPr="008A517C">
              <w:rPr>
                <w:rStyle w:val="AngabenZchn"/>
              </w:rPr>
              <w:instrText xmlns:w="http://schemas.openxmlformats.org/wordprocessingml/2006/main" xml:space="preserve"> FORMTEXT </w:instrText>
            </w:r>
            <w:r xmlns:w="http://schemas.openxmlformats.org/wordprocessingml/2006/main" w:rsidRPr="008A517C">
              <w:rPr>
                <w:rStyle w:val="AngabenZchn"/>
              </w:rPr>
              <w:fldChar xmlns:w="http://schemas.openxmlformats.org/wordprocessingml/2006/main" w:fldCharType="separate"/>
            </w:r>
            <w:r xmlns:w="http://schemas.openxmlformats.org/wordprocessingml/2006/main" w:rsidRPr="008A517C">
              <w:rPr>
                <w:rStyle w:val="AngabenZchn"/>
              </w:rPr>
              <w:t xml:space="preserve">     </w:t>
            </w:r>
            <w:r xmlns:w="http://schemas.openxmlformats.org/wordprocessingml/2006/main" w:rsidRPr="008A517C">
              <w:rPr>
                <w:rStyle w:val="AngabenZchn"/>
              </w:rPr>
              <w:fldChar xmlns:w="http://schemas.openxmlformats.org/wordprocessingml/2006/main" w:fldCharType="end"/>
            </w:r>
          </w:p>
        </w:tc>
        <w:tc>
          <w:tcPr>
            <w:tcW w:w="2694" w:type="dxa"/>
          </w:tcPr>
          <w:p w14:paraId="270518E9" w14:textId="1513631B" w:rsidR="009F49ED" w:rsidRPr="00BA494E" w:rsidRDefault="009F49ED" w:rsidP="004F1AAA">
            <w:pPr xmlns:w="http://schemas.openxmlformats.org/wordprocessingml/2006/main">
              <w:pStyle w:val="Angabenebeneinander"/>
              <w:tabs>
                <w:tab w:val="clear" w:pos="1134"/>
              </w:tabs>
              <w:ind w:left="851"/>
            </w:pPr>
            <w:r xmlns:w="http://schemas.openxmlformats.org/wordprocessingml/2006/main" w:rsidRPr="00187C41">
              <w:t xml:space="preserve">By means of:</w:t>
            </w:r>
            <w:r xmlns:w="http://schemas.openxmlformats.org/wordprocessingml/2006/main" w:rsidR="004F1AAA">
              <w:tab xmlns:w="http://schemas.openxmlformats.org/wordprocessingml/2006/main"/>
            </w:r>
            <w:r xmlns:w="http://schemas.openxmlformats.org/wordprocessingml/2006/main" w:rsidRPr="008A517C">
              <w:rPr>
                <w:rStyle w:val="AngabenZchn"/>
              </w:rPr>
              <w:fldChar xmlns:w="http://schemas.openxmlformats.org/wordprocessingml/2006/main"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xmlns:w="http://schemas.openxmlformats.org/wordprocessingml/2006/main" w:rsidRPr="008A517C">
              <w:rPr>
                <w:rStyle w:val="AngabenZchn"/>
              </w:rPr>
              <w:instrText xmlns:w="http://schemas.openxmlformats.org/wordprocessingml/2006/main" xml:space="preserve"> FORMTEXT </w:instrText>
            </w:r>
            <w:r xmlns:w="http://schemas.openxmlformats.org/wordprocessingml/2006/main" w:rsidRPr="008A517C">
              <w:rPr>
                <w:rStyle w:val="AngabenZchn"/>
              </w:rPr>
              <w:fldChar xmlns:w="http://schemas.openxmlformats.org/wordprocessingml/2006/main" w:fldCharType="separate"/>
            </w:r>
            <w:r xmlns:w="http://schemas.openxmlformats.org/wordprocessingml/2006/main" w:rsidRPr="008A517C">
              <w:rPr>
                <w:rStyle w:val="AngabenZchn"/>
              </w:rPr>
              <w:t xml:space="preserve">     </w:t>
            </w:r>
            <w:r xmlns:w="http://schemas.openxmlformats.org/wordprocessingml/2006/main" w:rsidRPr="008A517C">
              <w:rPr>
                <w:rStyle w:val="AngabenZchn"/>
              </w:rPr>
              <w:fldChar xmlns:w="http://schemas.openxmlformats.org/wordprocessingml/2006/main" w:fldCharType="end"/>
            </w:r>
          </w:p>
        </w:tc>
        <w:tc>
          <w:tcPr>
            <w:tcW w:w="2124" w:type="dxa"/>
          </w:tcPr>
          <w:p w14:paraId="09995CB8" w14:textId="6CB9D8CF" w:rsidR="009F49ED" w:rsidRPr="00BA494E" w:rsidRDefault="009F49ED" w:rsidP="004F1AAA">
            <w:pPr xmlns:w="http://schemas.openxmlformats.org/wordprocessingml/2006/main">
              <w:pStyle w:val="Angabenebeneinander"/>
              <w:tabs>
                <w:tab w:val="clear" w:pos="1134"/>
              </w:tabs>
              <w:ind w:left="425" w:hanging="283"/>
            </w:pPr>
            <w:r xmlns:w="http://schemas.openxmlformats.org/wordprocessingml/2006/main">
              <w:t xml:space="preserve">Price:</w:t>
            </w:r>
            <w:r xmlns:w="http://schemas.openxmlformats.org/wordprocessingml/2006/main" w:rsidR="004F1AAA">
              <w:tab xmlns:w="http://schemas.openxmlformats.org/wordprocessingml/2006/main"/>
            </w:r>
            <w:r xmlns:w="http://schemas.openxmlformats.org/wordprocessingml/2006/main" w:rsidRPr="008A517C">
              <w:rPr>
                <w:rStyle w:val="AngabenZchn"/>
              </w:rPr>
              <w:fldChar xmlns:w="http://schemas.openxmlformats.org/wordprocessingml/2006/main"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xmlns:w="http://schemas.openxmlformats.org/wordprocessingml/2006/main" w:rsidRPr="008A517C">
              <w:rPr>
                <w:rStyle w:val="AngabenZchn"/>
              </w:rPr>
              <w:instrText xmlns:w="http://schemas.openxmlformats.org/wordprocessingml/2006/main" xml:space="preserve"> FORMTEXT </w:instrText>
            </w:r>
            <w:r xmlns:w="http://schemas.openxmlformats.org/wordprocessingml/2006/main" w:rsidRPr="008A517C">
              <w:rPr>
                <w:rStyle w:val="AngabenZchn"/>
              </w:rPr>
              <w:fldChar xmlns:w="http://schemas.openxmlformats.org/wordprocessingml/2006/main" w:fldCharType="separate"/>
            </w:r>
            <w:r xmlns:w="http://schemas.openxmlformats.org/wordprocessingml/2006/main" w:rsidRPr="008A517C">
              <w:rPr>
                <w:rStyle w:val="AngabenZchn"/>
              </w:rPr>
              <w:t xml:space="preserve">     </w:t>
            </w:r>
            <w:r xmlns:w="http://schemas.openxmlformats.org/wordprocessingml/2006/main" w:rsidRPr="008A517C">
              <w:rPr>
                <w:rStyle w:val="AngabenZchn"/>
              </w:rPr>
              <w:fldChar xmlns:w="http://schemas.openxmlformats.org/wordprocessingml/2006/main" w:fldCharType="end"/>
            </w:r>
          </w:p>
        </w:tc>
      </w:tr>
    </w:tbl>
    <w:p w14:paraId="58237497" w14:textId="77777777" w:rsidR="00B37120" w:rsidRDefault="00BA494E" w:rsidP="00FA1335">
      <w:pPr xmlns:w="http://schemas.openxmlformats.org/wordprocessingml/2006/main">
        <w:pStyle w:val="Header3"/>
      </w:pPr>
      <w:r xmlns:w="http://schemas.openxmlformats.org/wordprocessingml/2006/main" w:rsidRPr="00187C41">
        <w:t xml:space="preserve">Miscellaneous:</w:t>
      </w:r>
    </w:p>
    <w:p w14:paraId="633CB40C" w14:textId="77777777" w:rsidR="00A7127C" w:rsidRDefault="0003798D" w:rsidP="00B717FC">
      <w:pPr xmlns:w="http://schemas.openxmlformats.org/wordprocessingml/2006/main">
        <w:pStyle w:val="Angaben"/>
      </w:pPr>
      <w:r xmlns:w="http://schemas.openxmlformats.org/wordprocessingml/2006/main" w:rsidRPr="005B7526">
        <w:fldChar xmlns:w="http://schemas.openxmlformats.org/wordprocessingml/2006/main" w:fldCharType="begin">
          <w:ffData>
            <w:name w:val=""/>
            <w:enabled/>
            <w:calcOnExit w:val="0"/>
            <w:textInput/>
          </w:ffData>
        </w:fldChar>
      </w:r>
      <w:r xmlns:w="http://schemas.openxmlformats.org/wordprocessingml/2006/main" w:rsidR="00BA494E" w:rsidRPr="005B7526">
        <w:instrText xmlns:w="http://schemas.openxmlformats.org/wordprocessingml/2006/main" xml:space="preserve"> FORMTEXT </w:instrText>
      </w:r>
      <w:r xmlns:w="http://schemas.openxmlformats.org/wordprocessingml/2006/main" w:rsidRPr="005B7526">
        <w:fldChar xmlns:w="http://schemas.openxmlformats.org/wordprocessingml/2006/main" w:fldCharType="separate"/>
      </w:r>
      <w:r xmlns:w="http://schemas.openxmlformats.org/wordprocessingml/2006/main" w:rsidR="00BA494E" w:rsidRPr="005B7526">
        <w:t xml:space="preserve">     </w:t>
      </w:r>
      <w:r xmlns:w="http://schemas.openxmlformats.org/wordprocessingml/2006/main" w:rsidRPr="005B7526">
        <w:fldChar xmlns:w="http://schemas.openxmlformats.org/wordprocessingml/2006/main" w:fldCharType="end"/>
      </w:r>
    </w:p>
    <w:p w14:paraId="2AD41F7B" w14:textId="77777777" w:rsidR="00B717FC" w:rsidRDefault="00B717FC" w:rsidP="005A2158">
      <w:pPr>
        <w:pStyle w:val="FormatvorlageNach8pt"/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64"/>
        <w:gridCol w:w="2490"/>
      </w:tblGrid>
      <w:tr w:rsidR="004C2E8C" w:rsidRPr="009B46EE" w14:paraId="48FB402F" w14:textId="77777777" w:rsidTr="00AF4ACE">
        <w:tc>
          <w:tcPr>
            <w:tcW w:w="0" w:type="auto"/>
            <w:tcMar>
              <w:top w:w="113" w:type="dxa"/>
            </w:tcMar>
          </w:tcPr>
          <w:p w14:paraId="26C87379" w14:textId="77777777" w:rsidR="004C2E8C" w:rsidRPr="008F7F80" w:rsidRDefault="0003798D" w:rsidP="005B7F34">
            <w:pPr xmlns:w="http://schemas.openxmlformats.org/wordprocessingml/2006/main">
              <w:pStyle w:val="U-Linien"/>
              <w:tabs>
                <w:tab w:val="clear" w:pos="6237"/>
                <w:tab w:val="left" w:leader="dot" w:pos="3402"/>
              </w:tabs>
            </w:pPr>
            <w:r xmlns:w="http://schemas.openxmlformats.org/wordprocessingml/2006/main" w:rsidRPr="004C2E8C">
              <w:fldChar xmlns:w="http://schemas.openxmlformats.org/wordprocessingml/2006/main"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xmlns:w="http://schemas.openxmlformats.org/wordprocessingml/2006/main" w:rsidR="004C2E8C" w:rsidRPr="004C2E8C">
              <w:instrText xmlns:w="http://schemas.openxmlformats.org/wordprocessingml/2006/main" xml:space="preserve"> FORMTEXT </w:instrText>
            </w:r>
            <w:r xmlns:w="http://schemas.openxmlformats.org/wordprocessingml/2006/main" w:rsidRPr="004C2E8C">
              <w:fldChar xmlns:w="http://schemas.openxmlformats.org/wordprocessingml/2006/main" w:fldCharType="separate"/>
            </w:r>
            <w:r xmlns:w="http://schemas.openxmlformats.org/wordprocessingml/2006/main" w:rsidR="004C2E8C" w:rsidRPr="004C2E8C">
              <w:tab xmlns:w="http://schemas.openxmlformats.org/wordprocessingml/2006/main"/>
            </w:r>
            <w:r xmlns:w="http://schemas.openxmlformats.org/wordprocessingml/2006/main" w:rsidRPr="004C2E8C">
              <w:fldChar xmlns:w="http://schemas.openxmlformats.org/wordprocessingml/2006/main" w:fldCharType="end"/>
            </w:r>
            <w:r xmlns:w="http://schemas.openxmlformats.org/wordprocessingml/2006/main" w:rsidR="004C2E8C" w:rsidRPr="008F7F80">
              <w:t xml:space="preserve">,</w:t>
            </w:r>
          </w:p>
        </w:tc>
        <w:tc>
          <w:tcPr>
            <w:tcW w:w="0" w:type="auto"/>
            <w:tcMar>
              <w:top w:w="113" w:type="dxa"/>
            </w:tcMar>
          </w:tcPr>
          <w:p w14:paraId="7302AEDD" w14:textId="77777777" w:rsidR="004C2E8C" w:rsidRPr="002310FC" w:rsidRDefault="00CB675A" w:rsidP="005B7F34">
            <w:pPr xmlns:w="http://schemas.openxmlformats.org/wordprocessingml/2006/main">
              <w:pStyle w:val="U-Linien"/>
              <w:tabs>
                <w:tab w:val="clear" w:pos="6237"/>
                <w:tab w:val="left" w:leader="dot" w:pos="2490"/>
              </w:tabs>
            </w:pPr>
            <w:r xmlns:w="http://schemas.openxmlformats.org/wordprocessingml/2006/main">
              <w:t xml:space="preserve">the</w:t>
            </w:r>
            <w:r xmlns:w="http://schemas.openxmlformats.org/wordprocessingml/2006/main" w:rsidR="0003798D" w:rsidRPr="002310FC">
              <w:fldChar xmlns:w="http://schemas.openxmlformats.org/wordprocessingml/2006/main"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xmlns:w="http://schemas.openxmlformats.org/wordprocessingml/2006/main" w:rsidR="00264B68" w:rsidRPr="002310FC">
              <w:instrText xmlns:w="http://schemas.openxmlformats.org/wordprocessingml/2006/main" xml:space="preserve"> FORMTEXT </w:instrText>
            </w:r>
            <w:r xmlns:w="http://schemas.openxmlformats.org/wordprocessingml/2006/main" w:rsidR="0003798D" w:rsidRPr="002310FC">
              <w:fldChar xmlns:w="http://schemas.openxmlformats.org/wordprocessingml/2006/main" w:fldCharType="separate"/>
            </w:r>
            <w:r xmlns:w="http://schemas.openxmlformats.org/wordprocessingml/2006/main" w:rsidR="00264B68" w:rsidRPr="002310FC">
              <w:tab xmlns:w="http://schemas.openxmlformats.org/wordprocessingml/2006/main"/>
            </w:r>
            <w:r xmlns:w="http://schemas.openxmlformats.org/wordprocessingml/2006/main" w:rsidR="0003798D" w:rsidRPr="002310FC">
              <w:fldChar xmlns:w="http://schemas.openxmlformats.org/wordprocessingml/2006/main" w:fldCharType="end"/>
            </w:r>
          </w:p>
        </w:tc>
      </w:tr>
      <w:tr w:rsidR="004C2E8C" w:rsidRPr="009B46EE" w14:paraId="1E55A318" w14:textId="77777777" w:rsidTr="00AF4ACE">
        <w:tc>
          <w:tcPr>
            <w:tcW w:w="0" w:type="auto"/>
          </w:tcPr>
          <w:p w14:paraId="69DA1421" w14:textId="77777777" w:rsidR="004C2E8C" w:rsidRPr="004934B3" w:rsidRDefault="004C2E8C" w:rsidP="005B7F34">
            <w:pPr xmlns:w="http://schemas.openxmlformats.org/wordprocessingml/2006/main">
              <w:pStyle w:val="U-Bezeichn"/>
              <w:keepNext/>
            </w:pPr>
            <w:r xmlns:w="http://schemas.openxmlformats.org/wordprocessingml/2006/main" w:rsidRPr="004934B3">
              <w:t xml:space="preserve">(Location)</w:t>
            </w:r>
          </w:p>
        </w:tc>
        <w:tc>
          <w:tcPr>
            <w:tcW w:w="0" w:type="auto"/>
          </w:tcPr>
          <w:p w14:paraId="6E4313A5" w14:textId="77777777" w:rsidR="004C2E8C" w:rsidRPr="004934B3" w:rsidRDefault="00AE33B0" w:rsidP="005B7F34">
            <w:pPr xmlns:w="http://schemas.openxmlformats.org/wordprocessingml/2006/main">
              <w:pStyle w:val="U-Bezeichn"/>
              <w:keepNext/>
            </w:pPr>
            <w:r xmlns:w="http://schemas.openxmlformats.org/wordprocessingml/2006/main">
              <w:t xml:space="preserve">(Date)</w:t>
            </w:r>
          </w:p>
        </w:tc>
      </w:tr>
    </w:tbl>
    <w:p w14:paraId="565E96D3" w14:textId="77777777" w:rsidR="002310FC" w:rsidRPr="00A0138F" w:rsidRDefault="00A0138F" w:rsidP="005A2158">
      <w:pPr>
        <w:pStyle w:val="FormatvorlageNach8pt"/>
      </w:pPr>
      <w:r>
        <w:tab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954"/>
      </w:tblGrid>
      <w:tr w:rsidR="00EE7F1F" w:rsidRPr="00620DD2" w14:paraId="2543D87D" w14:textId="77777777" w:rsidTr="00AF4ACE">
        <w:trPr>
          <w:trHeight w:val="233"/>
        </w:trPr>
        <w:tc>
          <w:tcPr>
            <w:tcW w:w="0" w:type="auto"/>
            <w:tcMar>
              <w:top w:w="113" w:type="dxa"/>
            </w:tcMar>
          </w:tcPr>
          <w:p w14:paraId="05CD04F5" w14:textId="77777777" w:rsidR="00EE7F1F" w:rsidRPr="00620DD2" w:rsidRDefault="0003798D" w:rsidP="00987069">
            <w:pPr>
              <w:pStyle w:val="U-Linien"/>
              <w:tabs>
                <w:tab w:val="clear" w:pos="6237"/>
                <w:tab w:val="left" w:leader="dot" w:pos="5954"/>
              </w:tabs>
            </w:pPr>
            <w:r w:rsidRPr="00620DD2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EE7F1F" w:rsidRPr="00620DD2">
              <w:instrText xml:space="preserve"> FORMTEXT </w:instrText>
            </w:r>
            <w:r w:rsidRPr="00620DD2">
              <w:fldChar w:fldCharType="separate"/>
            </w:r>
            <w:r w:rsidR="00EE7F1F" w:rsidRPr="00620DD2">
              <w:tab/>
            </w:r>
            <w:r w:rsidRPr="00620DD2">
              <w:fldChar w:fldCharType="end"/>
            </w:r>
          </w:p>
        </w:tc>
      </w:tr>
      <w:tr w:rsidR="00620DD2" w:rsidRPr="00620DD2" w14:paraId="2222F332" w14:textId="77777777" w:rsidTr="00AF4ACE">
        <w:trPr>
          <w:trHeight w:val="189"/>
        </w:trPr>
        <w:tc>
          <w:tcPr>
            <w:tcW w:w="0" w:type="auto"/>
          </w:tcPr>
          <w:p w14:paraId="36D4F0B4" w14:textId="77777777" w:rsidR="00620DD2" w:rsidRPr="004934B3" w:rsidRDefault="00620DD2" w:rsidP="00355CD2">
            <w:pPr xmlns:w="http://schemas.openxmlformats.org/wordprocessingml/2006/main">
              <w:pStyle w:val="U-Bezeichn"/>
            </w:pPr>
            <w:r xmlns:w="http://schemas.openxmlformats.org/wordprocessingml/2006/main" w:rsidRPr="004934B3">
              <w:t xml:space="preserve">( </w:t>
            </w:r>
            <w:r xmlns:w="http://schemas.openxmlformats.org/wordprocessingml/2006/main" w:rsidR="00355CD2">
              <w:rPr>
                <w:szCs w:val="16"/>
              </w:rPr>
              <w:t xml:space="preserve">Contractor 's signature </w:t>
            </w:r>
            <w:r xmlns:w="http://schemas.openxmlformats.org/wordprocessingml/2006/main" w:rsidRPr="004934B3">
              <w:t xml:space="preserve">)</w:t>
            </w:r>
          </w:p>
        </w:tc>
      </w:tr>
    </w:tbl>
    <w:p w14:paraId="31D89BC8" w14:textId="77777777" w:rsidR="00CA582F" w:rsidRPr="008F7F80" w:rsidRDefault="00CA582F" w:rsidP="008F7F80">
      <w:pPr>
        <w:pStyle w:val="Mini"/>
      </w:pPr>
    </w:p>
    <w:sectPr w:rsidR="00CA582F" w:rsidRPr="008F7F80" w:rsidSect="00B717FC">
      <w:headerReference w:type="default" r:id="rId8"/>
      <w:headerReference w:type="first" r:id="rId9"/>
      <w:footerReference w:type="first" r:id="rId10"/>
      <w:pgSz w:w="11906" w:h="16838"/>
      <w:pgMar w:top="2233" w:right="851" w:bottom="709" w:left="1134" w:header="425" w:footer="567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2319C6" w14:textId="77777777" w:rsidR="009A2198" w:rsidRDefault="009A2198">
      <w:r>
        <w:separator/>
      </w:r>
    </w:p>
    <w:p w14:paraId="63A09034" w14:textId="77777777" w:rsidR="009A2198" w:rsidRDefault="009A2198"/>
    <w:p w14:paraId="21C8FB7A" w14:textId="77777777" w:rsidR="009A2198" w:rsidRDefault="009A2198"/>
  </w:endnote>
  <w:endnote w:type="continuationSeparator" w:id="0">
    <w:p w14:paraId="3C90FCDC" w14:textId="77777777" w:rsidR="009A2198" w:rsidRDefault="009A2198">
      <w:r>
        <w:continuationSeparator/>
      </w:r>
    </w:p>
    <w:p w14:paraId="21414D81" w14:textId="77777777" w:rsidR="009A2198" w:rsidRDefault="009A2198"/>
    <w:p w14:paraId="61470F93" w14:textId="77777777" w:rsidR="009A2198" w:rsidRDefault="009A219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DAB0B2" w14:textId="446135E5" w:rsidR="00A0138F" w:rsidRDefault="00A0138F" w:rsidP="008F7F80">
    <w:pPr xmlns:w="http://schemas.openxmlformats.org/wordprocessingml/2006/main">
      <w:pStyle w:val="Fuzeile"/>
    </w:pPr>
    <w:r xmlns:w="http://schemas.openxmlformats.org/wordprocessingml/2006/main">
      <w:t xml:space="preserve">Award notice (09/2025)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39B849" w14:textId="77777777" w:rsidR="009A2198" w:rsidRPr="00A0138F" w:rsidRDefault="009A2198" w:rsidP="00A0138F">
      <w:pPr>
        <w:spacing w:after="0" w:line="240" w:lineRule="auto"/>
        <w:rPr>
          <w:sz w:val="8"/>
          <w:szCs w:val="12"/>
        </w:rPr>
      </w:pPr>
      <w:r w:rsidRPr="00A0138F">
        <w:rPr>
          <w:sz w:val="8"/>
          <w:szCs w:val="12"/>
        </w:rPr>
        <w:separator/>
      </w:r>
    </w:p>
  </w:footnote>
  <w:footnote w:type="continuationSeparator" w:id="0">
    <w:p w14:paraId="0289FD07" w14:textId="77777777" w:rsidR="009A2198" w:rsidRDefault="009A2198">
      <w:r>
        <w:continuationSeparator/>
      </w:r>
    </w:p>
  </w:footnote>
  <w:footnote w:type="continuationNotice" w:id="1">
    <w:p w14:paraId="19B8A17C" w14:textId="77777777" w:rsidR="009A2198" w:rsidRDefault="009A2198">
      <w:pPr>
        <w:spacing w:after="0" w:line="240" w:lineRule="auto"/>
      </w:pPr>
    </w:p>
  </w:footnote>
  <w:footnote w:id="2">
    <w:p w14:paraId="65DCE280" w14:textId="531D0DD9" w:rsidR="00A0138F" w:rsidRPr="000666F6" w:rsidRDefault="00A0138F" w:rsidP="00B717FC">
      <w:pPr xmlns:w="http://schemas.openxmlformats.org/wordprocessingml/2006/main">
        <w:pStyle w:val="Endnotentext"/>
        <w:contextualSpacing/>
        <w:rPr>
          <w:rFonts w:cs="Arial"/>
          <w:i/>
          <w:sz w:val="16"/>
          <w:szCs w:val="16"/>
        </w:rPr>
      </w:pPr>
      <w:r xmlns:w="http://schemas.openxmlformats.org/wordprocessingml/2006/main" w:rsidRPr="002D0801">
        <w:rPr>
          <w:rStyle w:val="Funotenzeichen"/>
        </w:rPr>
        <w:footnoteRef xmlns:w="http://schemas.openxmlformats.org/wordprocessingml/2006/main"/>
      </w:r>
      <w:r xmlns:w="http://schemas.openxmlformats.org/wordprocessingml/2006/main" w:rsidRPr="002D0801">
        <w:rPr>
          <w:rStyle w:val="Funotenzeichen"/>
        </w:rPr>
        <w:t xml:space="preserve"> </w:t>
      </w:r>
      <w:r xmlns:w="http://schemas.openxmlformats.org/wordprocessingml/2006/main" w:rsidRPr="008366ED">
        <w:rPr>
          <w:rStyle w:val="FunotentextZchn"/>
        </w:rPr>
        <w:t xml:space="preserve">If a direct order is required, item no. 5 is not necessary.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915" w:type="dxa"/>
      <w:tblInd w:w="8" w:type="dxa"/>
      <w:tblBorders>
        <w:bottom w:val="single" w:sz="4" w:space="0" w:color="auto"/>
      </w:tblBorders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6938"/>
      <w:gridCol w:w="2977"/>
    </w:tblGrid>
    <w:tr w:rsidR="00A0138F" w14:paraId="3BAC7041" w14:textId="77777777" w:rsidTr="00424DC9">
      <w:tc>
        <w:tcPr>
          <w:tcW w:w="6938" w:type="dxa"/>
        </w:tcPr>
        <w:p w14:paraId="73792BBB" w14:textId="77777777" w:rsidR="00A0138F" w:rsidRPr="00511D6E" w:rsidRDefault="00A0138F" w:rsidP="00AB1009">
          <w:pPr xmlns:w="http://schemas.openxmlformats.org/wordprocessingml/2006/main">
            <w:pStyle w:val="Kopfberschrift"/>
            <w:spacing w:before="600"/>
            <w:rPr>
              <w:szCs w:val="24"/>
            </w:rPr>
          </w:pPr>
          <w:r xmlns:w="http://schemas.openxmlformats.org/wordprocessingml/2006/main">
            <w:t xml:space="preserve">Award notice</w:t>
          </w:r>
          <w:r xmlns:w="http://schemas.openxmlformats.org/wordprocessingml/2006/main" w:rsidRPr="00511D6E">
            <w:rPr>
              <w:szCs w:val="24"/>
            </w:rPr>
            <w:t xml:space="preserve"> </w:t>
          </w:r>
        </w:p>
        <w:p w14:paraId="0A8F8AFD" w14:textId="77777777" w:rsidR="00A0138F" w:rsidRPr="00C77755" w:rsidRDefault="00A0138F" w:rsidP="00C77755">
          <w:pPr xmlns:w="http://schemas.openxmlformats.org/wordprocessingml/2006/main">
            <w:pStyle w:val="KopfUnterberschrift"/>
            <w:ind w:right="284"/>
            <w:rPr>
              <w:spacing w:val="-4"/>
            </w:rPr>
          </w:pPr>
          <w:r xmlns:w="http://schemas.openxmlformats.org/wordprocessingml/2006/main" w:rsidRPr="008A283F">
            <w:rPr>
              <w:spacing w:val="-4"/>
            </w:rPr>
            <w:t xml:space="preserve">(Clause 4.2.5, 5.12 AVB) for procurements up to €200,000</w:t>
          </w:r>
          <w:r xmlns:w="http://schemas.openxmlformats.org/wordprocessingml/2006/main" w:rsidRPr="00511D6E">
            <w:t xml:space="preserve"> </w:t>
          </w:r>
        </w:p>
      </w:tc>
      <w:tc>
        <w:tcPr>
          <w:tcW w:w="2977" w:type="dxa"/>
        </w:tcPr>
        <w:p w14:paraId="3FD3CEAC" w14:textId="77777777" w:rsidR="00A0138F" w:rsidRDefault="00A0138F" w:rsidP="00AB1009">
          <w:pPr>
            <w:pStyle w:val="Logo"/>
          </w:pPr>
          <w:r>
            <w:drawing>
              <wp:inline distT="0" distB="0" distL="0" distR="0" wp14:anchorId="41547F10" wp14:editId="619B692B">
                <wp:extent cx="2158993" cy="900000"/>
                <wp:effectExtent l="19050" t="0" r="0" b="0"/>
                <wp:docPr id="11" name="Grafik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gizlogo-unternehmen-de-sw-72.jp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158993" cy="900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14:paraId="615B4A4C" w14:textId="77777777" w:rsidR="00A0138F" w:rsidRPr="009F6F25" w:rsidRDefault="00A0138F" w:rsidP="009F6F25">
    <w:pPr xmlns:w="http://schemas.openxmlformats.org/wordprocessingml/2006/main">
      <w:pStyle w:val="Seitenzahlen"/>
      <w:ind w:right="0"/>
    </w:pPr>
    <w:r xmlns:w="http://schemas.openxmlformats.org/wordprocessingml/2006/main" w:rsidRPr="00EA04DA">
      <w:t xml:space="preserve">Page </w:t>
    </w:r>
    <w:r xmlns:w="http://schemas.openxmlformats.org/wordprocessingml/2006/main" w:rsidR="0095666A">
      <w:fldChar xmlns:w="http://schemas.openxmlformats.org/wordprocessingml/2006/main" w:fldCharType="begin"/>
    </w:r>
    <w:r xmlns:w="http://schemas.openxmlformats.org/wordprocessingml/2006/main" w:rsidR="0095666A">
      <w:instrText xmlns:w="http://schemas.openxmlformats.org/wordprocessingml/2006/main" xml:space="preserve"> PAGE  \* Arabic  \* MERGEFORMAT </w:instrText>
    </w:r>
    <w:r xmlns:w="http://schemas.openxmlformats.org/wordprocessingml/2006/main" w:rsidR="0095666A">
      <w:fldChar xmlns:w="http://schemas.openxmlformats.org/wordprocessingml/2006/main" w:fldCharType="separate"/>
    </w:r>
    <w:r xmlns:w="http://schemas.openxmlformats.org/wordprocessingml/2006/main" w:rsidR="00B717FC">
      <w:rPr>
        <w:noProof/>
      </w:rPr>
      <w:t xml:space="preserve">2 </w:t>
    </w:r>
    <w:r xmlns:w="http://schemas.openxmlformats.org/wordprocessingml/2006/main" w:rsidR="0095666A">
      <w:rPr>
        <w:noProof/>
      </w:rPr>
      <w:fldChar xmlns:w="http://schemas.openxmlformats.org/wordprocessingml/2006/main" w:fldCharType="end"/>
    </w:r>
    <w:r xmlns:w="http://schemas.openxmlformats.org/wordprocessingml/2006/main">
      <w:t xml:space="preserve">of</w:t>
    </w:r>
    <w:fldSimple xmlns:w="http://schemas.openxmlformats.org/wordprocessingml/2006/main" w:instr=" NUMPAGES   \* MERGEFORMAT ">
      <w:r w:rsidR="00AF4ACE">
        <w:rPr>
          <w:noProof/>
        </w:rPr>
        <w:t>1</w:t>
      </w:r>
    </w:fldSimple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915" w:type="dxa"/>
      <w:tblInd w:w="8" w:type="dxa"/>
      <w:tblBorders>
        <w:bottom w:val="single" w:sz="4" w:space="0" w:color="auto"/>
      </w:tblBorders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6938"/>
      <w:gridCol w:w="2977"/>
    </w:tblGrid>
    <w:tr w:rsidR="00A0138F" w14:paraId="4B5C39D7" w14:textId="77777777" w:rsidTr="00424DC9">
      <w:tc>
        <w:tcPr>
          <w:tcW w:w="6938" w:type="dxa"/>
        </w:tcPr>
        <w:p w14:paraId="1C4002CD" w14:textId="77777777" w:rsidR="00A0138F" w:rsidRPr="00511D6E" w:rsidRDefault="00A0138F" w:rsidP="00DB1FAC">
          <w:pPr xmlns:w="http://schemas.openxmlformats.org/wordprocessingml/2006/main">
            <w:pStyle w:val="Kopfberschrift"/>
            <w:spacing w:before="600"/>
            <w:rPr>
              <w:szCs w:val="24"/>
            </w:rPr>
          </w:pPr>
          <w:r xmlns:w="http://schemas.openxmlformats.org/wordprocessingml/2006/main">
            <w:t xml:space="preserve">Award notice</w:t>
          </w:r>
          <w:r xmlns:w="http://schemas.openxmlformats.org/wordprocessingml/2006/main" w:rsidRPr="00511D6E">
            <w:rPr>
              <w:szCs w:val="24"/>
            </w:rPr>
            <w:t xml:space="preserve"> </w:t>
          </w:r>
        </w:p>
        <w:p w14:paraId="5EB82892" w14:textId="03C8BD5B" w:rsidR="00A0138F" w:rsidRPr="00424DC9" w:rsidRDefault="00A0138F" w:rsidP="00424DC9">
          <w:pPr xmlns:w="http://schemas.openxmlformats.org/wordprocessingml/2006/main">
            <w:pStyle w:val="KopfUnterberschrift"/>
            <w:ind w:right="284"/>
            <w:rPr>
              <w:spacing w:val="-4"/>
            </w:rPr>
          </w:pPr>
          <w:r xmlns:w="http://schemas.openxmlformats.org/wordprocessingml/2006/main" w:rsidRPr="008A283F">
            <w:rPr>
              <w:spacing w:val="-4"/>
            </w:rPr>
            <w:t xml:space="preserve">(Clause 3.6.5.2 AVB) for procurements up to €221,000</w:t>
          </w:r>
        </w:p>
      </w:tc>
      <w:tc>
        <w:tcPr>
          <w:tcW w:w="2977" w:type="dxa"/>
        </w:tcPr>
        <w:p w14:paraId="59F9486C" w14:textId="77777777" w:rsidR="00A0138F" w:rsidRDefault="00A0138F" w:rsidP="004517C6">
          <w:pPr>
            <w:pStyle w:val="Logo"/>
          </w:pPr>
          <w:r>
            <w:drawing>
              <wp:inline distT="0" distB="0" distL="0" distR="0" wp14:anchorId="221E8717" wp14:editId="0831497D">
                <wp:extent cx="2158993" cy="900000"/>
                <wp:effectExtent l="0" t="0" r="0" b="0"/>
                <wp:docPr id="10" name="Grafik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gizlogo-unternehmen-de-sw-72.jp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158993" cy="900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14:paraId="2C23C872" w14:textId="77777777" w:rsidR="00A0138F" w:rsidRPr="0022441D" w:rsidRDefault="00A0138F" w:rsidP="0022441D">
    <w:pPr>
      <w:pStyle w:val="Seitenzahlen"/>
      <w:spacing w:before="0" w:after="0"/>
      <w:ind w:right="0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9148BC"/>
    <w:multiLevelType w:val="multilevel"/>
    <w:tmpl w:val="FC8A0416"/>
    <w:lvl w:ilvl="0">
      <w:start w:val="1"/>
      <w:numFmt w:val="decimal"/>
      <w:pStyle w:val="Header2"/>
      <w:lvlText w:val="%1."/>
      <w:lvlJc w:val="left"/>
      <w:pPr>
        <w:ind w:left="369" w:hanging="284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1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9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5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37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7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45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814" w:hanging="1800"/>
      </w:pPr>
      <w:rPr>
        <w:rFonts w:hint="default"/>
      </w:rPr>
    </w:lvl>
  </w:abstractNum>
  <w:abstractNum w:abstractNumId="1" w15:restartNumberingAfterBreak="0">
    <w:nsid w:val="0F850C4E"/>
    <w:multiLevelType w:val="hybridMultilevel"/>
    <w:tmpl w:val="84DA3FFC"/>
    <w:lvl w:ilvl="0" w:tplc="10D8777C">
      <w:start w:val="1"/>
      <w:numFmt w:val="bullet"/>
      <w:pStyle w:val="Header4"/>
      <w:lvlText w:val=""/>
      <w:lvlJc w:val="left"/>
      <w:pPr>
        <w:ind w:left="567" w:hanging="17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0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9" w:hanging="360"/>
      </w:pPr>
      <w:rPr>
        <w:rFonts w:ascii="Wingdings" w:hAnsi="Wingdings" w:hint="default"/>
      </w:rPr>
    </w:lvl>
  </w:abstractNum>
  <w:abstractNum w:abstractNumId="2" w15:restartNumberingAfterBreak="0">
    <w:nsid w:val="25D06631"/>
    <w:multiLevelType w:val="hybridMultilevel"/>
    <w:tmpl w:val="42202716"/>
    <w:lvl w:ilvl="0" w:tplc="333CEC98">
      <w:start w:val="1"/>
      <w:numFmt w:val="bullet"/>
      <w:lvlText w:val=""/>
      <w:lvlJc w:val="left"/>
      <w:pPr>
        <w:ind w:left="179" w:hanging="179"/>
      </w:pPr>
      <w:rPr>
        <w:rFonts w:ascii="Symbol" w:hAnsi="Symbol" w:hint="default"/>
        <w:sz w:val="16"/>
      </w:rPr>
    </w:lvl>
    <w:lvl w:ilvl="1" w:tplc="04070003" w:tentative="1">
      <w:start w:val="1"/>
      <w:numFmt w:val="bullet"/>
      <w:lvlText w:val="o"/>
      <w:lvlJc w:val="left"/>
      <w:pPr>
        <w:ind w:left="31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03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175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247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19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391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463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5355" w:hanging="360"/>
      </w:pPr>
      <w:rPr>
        <w:rFonts w:ascii="Wingdings" w:hAnsi="Wingdings" w:hint="default"/>
      </w:rPr>
    </w:lvl>
  </w:abstractNum>
  <w:abstractNum w:abstractNumId="3" w15:restartNumberingAfterBreak="0">
    <w:nsid w:val="349E479A"/>
    <w:multiLevelType w:val="hybridMultilevel"/>
    <w:tmpl w:val="A2562EEE"/>
    <w:lvl w:ilvl="0" w:tplc="9AC2A000">
      <w:start w:val="1"/>
      <w:numFmt w:val="bullet"/>
      <w:lvlText w:val=""/>
      <w:lvlJc w:val="left"/>
      <w:pPr>
        <w:ind w:left="416" w:hanging="246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70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42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14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286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58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30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02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5741" w:hanging="360"/>
      </w:pPr>
      <w:rPr>
        <w:rFonts w:ascii="Wingdings" w:hAnsi="Wingdings" w:hint="default"/>
      </w:rPr>
    </w:lvl>
  </w:abstractNum>
  <w:abstractNum w:abstractNumId="4" w15:restartNumberingAfterBreak="0">
    <w:nsid w:val="4C6B74DF"/>
    <w:multiLevelType w:val="hybridMultilevel"/>
    <w:tmpl w:val="004EEA20"/>
    <w:lvl w:ilvl="0" w:tplc="7E6A2822">
      <w:start w:val="1"/>
      <w:numFmt w:val="bullet"/>
      <w:pStyle w:val="berschrift3"/>
      <w:lvlText w:val=""/>
      <w:lvlJc w:val="left"/>
      <w:pPr>
        <w:ind w:left="737" w:hanging="368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" w15:restartNumberingAfterBreak="0">
    <w:nsid w:val="4FB5220E"/>
    <w:multiLevelType w:val="hybridMultilevel"/>
    <w:tmpl w:val="F1F85ABE"/>
    <w:lvl w:ilvl="0" w:tplc="04B4E3FA">
      <w:start w:val="1"/>
      <w:numFmt w:val="bullet"/>
      <w:lvlText w:val=""/>
      <w:lvlJc w:val="left"/>
      <w:pPr>
        <w:ind w:left="1089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0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9" w:hanging="360"/>
      </w:pPr>
      <w:rPr>
        <w:rFonts w:ascii="Wingdings" w:hAnsi="Wingdings" w:hint="default"/>
      </w:rPr>
    </w:lvl>
  </w:abstractNum>
  <w:abstractNum w:abstractNumId="6" w15:restartNumberingAfterBreak="0">
    <w:nsid w:val="5E4E1BF7"/>
    <w:multiLevelType w:val="hybridMultilevel"/>
    <w:tmpl w:val="3F50495C"/>
    <w:lvl w:ilvl="0" w:tplc="333CEC98">
      <w:start w:val="1"/>
      <w:numFmt w:val="bullet"/>
      <w:lvlText w:val=""/>
      <w:lvlJc w:val="left"/>
      <w:pPr>
        <w:ind w:left="1304" w:hanging="179"/>
      </w:pPr>
      <w:rPr>
        <w:rFonts w:ascii="Symbol" w:hAnsi="Symbol" w:hint="default"/>
        <w:sz w:val="16"/>
      </w:rPr>
    </w:lvl>
    <w:lvl w:ilvl="1" w:tplc="0407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7" w15:restartNumberingAfterBreak="0">
    <w:nsid w:val="6E3378CE"/>
    <w:multiLevelType w:val="multilevel"/>
    <w:tmpl w:val="A92694CC"/>
    <w:lvl w:ilvl="0">
      <w:start w:val="1"/>
      <w:numFmt w:val="decimal"/>
      <w:lvlText w:val="%1."/>
      <w:lvlJc w:val="left"/>
      <w:pPr>
        <w:ind w:left="340" w:hanging="25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454" w:hanging="369"/>
      </w:pPr>
      <w:rPr>
        <w:rFonts w:hint="default"/>
        <w:b/>
        <w:i w:val="0"/>
      </w:rPr>
    </w:lvl>
    <w:lvl w:ilvl="2">
      <w:start w:val="1"/>
      <w:numFmt w:val="decimal"/>
      <w:isLgl/>
      <w:lvlText w:val="%1.%2.%3."/>
      <w:lvlJc w:val="left"/>
      <w:pPr>
        <w:ind w:left="157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9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5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37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7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45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814" w:hanging="1800"/>
      </w:pPr>
      <w:rPr>
        <w:rFonts w:hint="default"/>
      </w:rPr>
    </w:lvl>
  </w:abstractNum>
  <w:num w:numId="1" w16cid:durableId="900943371">
    <w:abstractNumId w:val="3"/>
  </w:num>
  <w:num w:numId="2" w16cid:durableId="1658268156">
    <w:abstractNumId w:val="7"/>
  </w:num>
  <w:num w:numId="3" w16cid:durableId="47337726">
    <w:abstractNumId w:val="6"/>
  </w:num>
  <w:num w:numId="4" w16cid:durableId="1645239240">
    <w:abstractNumId w:val="2"/>
  </w:num>
  <w:num w:numId="5" w16cid:durableId="645821862">
    <w:abstractNumId w:val="0"/>
  </w:num>
  <w:num w:numId="6" w16cid:durableId="514151272">
    <w:abstractNumId w:val="4"/>
  </w:num>
  <w:num w:numId="7" w16cid:durableId="574242645">
    <w:abstractNumId w:val="4"/>
    <w:lvlOverride w:ilvl="0">
      <w:startOverride w:val="1"/>
    </w:lvlOverride>
  </w:num>
  <w:num w:numId="8" w16cid:durableId="704135067">
    <w:abstractNumId w:val="5"/>
  </w:num>
  <w:num w:numId="9" w16cid:durableId="11267088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1"/>
  <w:defaultTabStop w:val="709"/>
  <w:autoHyphenation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666A"/>
    <w:rsid w:val="00002299"/>
    <w:rsid w:val="00005DAE"/>
    <w:rsid w:val="000069B1"/>
    <w:rsid w:val="000069C4"/>
    <w:rsid w:val="0001122E"/>
    <w:rsid w:val="0002008B"/>
    <w:rsid w:val="0003798D"/>
    <w:rsid w:val="00044D93"/>
    <w:rsid w:val="0006432E"/>
    <w:rsid w:val="000666F6"/>
    <w:rsid w:val="00083956"/>
    <w:rsid w:val="000A2C56"/>
    <w:rsid w:val="000A2E73"/>
    <w:rsid w:val="000C5FC0"/>
    <w:rsid w:val="000D3183"/>
    <w:rsid w:val="000D69F8"/>
    <w:rsid w:val="000D70F2"/>
    <w:rsid w:val="000E74EC"/>
    <w:rsid w:val="000E7618"/>
    <w:rsid w:val="000E7C59"/>
    <w:rsid w:val="000F1384"/>
    <w:rsid w:val="000F2E56"/>
    <w:rsid w:val="001150CF"/>
    <w:rsid w:val="0012611C"/>
    <w:rsid w:val="00127DED"/>
    <w:rsid w:val="00136601"/>
    <w:rsid w:val="00160557"/>
    <w:rsid w:val="00160840"/>
    <w:rsid w:val="00167F65"/>
    <w:rsid w:val="0018194F"/>
    <w:rsid w:val="00187C41"/>
    <w:rsid w:val="001C0D4D"/>
    <w:rsid w:val="001C225C"/>
    <w:rsid w:val="00207366"/>
    <w:rsid w:val="00215F14"/>
    <w:rsid w:val="0022441D"/>
    <w:rsid w:val="0023034C"/>
    <w:rsid w:val="002310FC"/>
    <w:rsid w:val="00231752"/>
    <w:rsid w:val="00236D0D"/>
    <w:rsid w:val="002413ED"/>
    <w:rsid w:val="00264B68"/>
    <w:rsid w:val="00284143"/>
    <w:rsid w:val="00293375"/>
    <w:rsid w:val="00293D69"/>
    <w:rsid w:val="002A49A8"/>
    <w:rsid w:val="002A7912"/>
    <w:rsid w:val="002C776B"/>
    <w:rsid w:val="002D0801"/>
    <w:rsid w:val="002D72EA"/>
    <w:rsid w:val="002F17EE"/>
    <w:rsid w:val="003009C8"/>
    <w:rsid w:val="00302250"/>
    <w:rsid w:val="003030D6"/>
    <w:rsid w:val="00315DD1"/>
    <w:rsid w:val="00331891"/>
    <w:rsid w:val="00353839"/>
    <w:rsid w:val="00353C76"/>
    <w:rsid w:val="00355CD2"/>
    <w:rsid w:val="003613A2"/>
    <w:rsid w:val="00385A6D"/>
    <w:rsid w:val="003A148B"/>
    <w:rsid w:val="003A311E"/>
    <w:rsid w:val="003B20BC"/>
    <w:rsid w:val="003B3926"/>
    <w:rsid w:val="003C7E97"/>
    <w:rsid w:val="003D35D8"/>
    <w:rsid w:val="003F0381"/>
    <w:rsid w:val="003F523A"/>
    <w:rsid w:val="003F6888"/>
    <w:rsid w:val="00400E8B"/>
    <w:rsid w:val="00420E81"/>
    <w:rsid w:val="00424DC9"/>
    <w:rsid w:val="00435377"/>
    <w:rsid w:val="00440BF0"/>
    <w:rsid w:val="004517C6"/>
    <w:rsid w:val="00454E9C"/>
    <w:rsid w:val="00461269"/>
    <w:rsid w:val="00471D8E"/>
    <w:rsid w:val="004934B3"/>
    <w:rsid w:val="004A2E05"/>
    <w:rsid w:val="004B26C1"/>
    <w:rsid w:val="004B56D8"/>
    <w:rsid w:val="004C0BE7"/>
    <w:rsid w:val="004C2E8C"/>
    <w:rsid w:val="004D3E7D"/>
    <w:rsid w:val="004F1AAA"/>
    <w:rsid w:val="004F6859"/>
    <w:rsid w:val="004F6B3C"/>
    <w:rsid w:val="0050406B"/>
    <w:rsid w:val="005077E3"/>
    <w:rsid w:val="0051269C"/>
    <w:rsid w:val="00521F83"/>
    <w:rsid w:val="00522267"/>
    <w:rsid w:val="00524748"/>
    <w:rsid w:val="005324D0"/>
    <w:rsid w:val="00540563"/>
    <w:rsid w:val="005458D1"/>
    <w:rsid w:val="00557EF0"/>
    <w:rsid w:val="005624AD"/>
    <w:rsid w:val="005658F8"/>
    <w:rsid w:val="0056619D"/>
    <w:rsid w:val="00566438"/>
    <w:rsid w:val="00590AD3"/>
    <w:rsid w:val="005929E3"/>
    <w:rsid w:val="005A2158"/>
    <w:rsid w:val="005A6983"/>
    <w:rsid w:val="005B0CD1"/>
    <w:rsid w:val="005B38F2"/>
    <w:rsid w:val="005B5372"/>
    <w:rsid w:val="005B7526"/>
    <w:rsid w:val="005B7F34"/>
    <w:rsid w:val="005D7CD5"/>
    <w:rsid w:val="005E4830"/>
    <w:rsid w:val="005E665D"/>
    <w:rsid w:val="005F2A16"/>
    <w:rsid w:val="0060363F"/>
    <w:rsid w:val="0060634D"/>
    <w:rsid w:val="00620DD2"/>
    <w:rsid w:val="00626C0F"/>
    <w:rsid w:val="00627FF5"/>
    <w:rsid w:val="0064030B"/>
    <w:rsid w:val="006602C4"/>
    <w:rsid w:val="006654D4"/>
    <w:rsid w:val="00674725"/>
    <w:rsid w:val="00686AC1"/>
    <w:rsid w:val="006977DD"/>
    <w:rsid w:val="006A6BE6"/>
    <w:rsid w:val="006B37AE"/>
    <w:rsid w:val="006B636A"/>
    <w:rsid w:val="006E2B2C"/>
    <w:rsid w:val="006E553D"/>
    <w:rsid w:val="006F6DB7"/>
    <w:rsid w:val="007221B7"/>
    <w:rsid w:val="00725D4F"/>
    <w:rsid w:val="007301C0"/>
    <w:rsid w:val="0074348A"/>
    <w:rsid w:val="00745D09"/>
    <w:rsid w:val="00761931"/>
    <w:rsid w:val="0077419E"/>
    <w:rsid w:val="00776144"/>
    <w:rsid w:val="0077753A"/>
    <w:rsid w:val="0078495B"/>
    <w:rsid w:val="00794F15"/>
    <w:rsid w:val="007A34A1"/>
    <w:rsid w:val="007B4F14"/>
    <w:rsid w:val="007C24D2"/>
    <w:rsid w:val="007C3880"/>
    <w:rsid w:val="007D6AA3"/>
    <w:rsid w:val="007D751E"/>
    <w:rsid w:val="007F05A2"/>
    <w:rsid w:val="007F0F03"/>
    <w:rsid w:val="0080050F"/>
    <w:rsid w:val="00800E4A"/>
    <w:rsid w:val="00807126"/>
    <w:rsid w:val="00825E7B"/>
    <w:rsid w:val="00827CA1"/>
    <w:rsid w:val="008320E6"/>
    <w:rsid w:val="008343C9"/>
    <w:rsid w:val="008366ED"/>
    <w:rsid w:val="008408DB"/>
    <w:rsid w:val="00885B5F"/>
    <w:rsid w:val="00886C86"/>
    <w:rsid w:val="008A283F"/>
    <w:rsid w:val="008A517C"/>
    <w:rsid w:val="008C6DC2"/>
    <w:rsid w:val="008C752D"/>
    <w:rsid w:val="008D18AF"/>
    <w:rsid w:val="008E2F55"/>
    <w:rsid w:val="008E7F0F"/>
    <w:rsid w:val="008F04A4"/>
    <w:rsid w:val="008F66BC"/>
    <w:rsid w:val="008F7F80"/>
    <w:rsid w:val="00915308"/>
    <w:rsid w:val="00923B97"/>
    <w:rsid w:val="00940830"/>
    <w:rsid w:val="0095666A"/>
    <w:rsid w:val="00987069"/>
    <w:rsid w:val="009979D3"/>
    <w:rsid w:val="009A2198"/>
    <w:rsid w:val="009B21DB"/>
    <w:rsid w:val="009B7471"/>
    <w:rsid w:val="009B777D"/>
    <w:rsid w:val="009C37B4"/>
    <w:rsid w:val="009D4A69"/>
    <w:rsid w:val="009D794C"/>
    <w:rsid w:val="009E23EB"/>
    <w:rsid w:val="009E5F34"/>
    <w:rsid w:val="009E608B"/>
    <w:rsid w:val="009F49ED"/>
    <w:rsid w:val="009F4A31"/>
    <w:rsid w:val="009F4E01"/>
    <w:rsid w:val="009F6F25"/>
    <w:rsid w:val="00A00069"/>
    <w:rsid w:val="00A007CE"/>
    <w:rsid w:val="00A0138F"/>
    <w:rsid w:val="00A02E53"/>
    <w:rsid w:val="00A1013B"/>
    <w:rsid w:val="00A11404"/>
    <w:rsid w:val="00A13173"/>
    <w:rsid w:val="00A24E16"/>
    <w:rsid w:val="00A42D9B"/>
    <w:rsid w:val="00A44C78"/>
    <w:rsid w:val="00A5353C"/>
    <w:rsid w:val="00A66123"/>
    <w:rsid w:val="00A7127C"/>
    <w:rsid w:val="00A84E41"/>
    <w:rsid w:val="00A85B2E"/>
    <w:rsid w:val="00AB0650"/>
    <w:rsid w:val="00AB1009"/>
    <w:rsid w:val="00AD120C"/>
    <w:rsid w:val="00AD36D1"/>
    <w:rsid w:val="00AE33B0"/>
    <w:rsid w:val="00AF4ACE"/>
    <w:rsid w:val="00B129DD"/>
    <w:rsid w:val="00B14ED6"/>
    <w:rsid w:val="00B15637"/>
    <w:rsid w:val="00B23877"/>
    <w:rsid w:val="00B36461"/>
    <w:rsid w:val="00B37120"/>
    <w:rsid w:val="00B717FC"/>
    <w:rsid w:val="00B7389D"/>
    <w:rsid w:val="00B74D6B"/>
    <w:rsid w:val="00B7671D"/>
    <w:rsid w:val="00B77B7C"/>
    <w:rsid w:val="00B82ADA"/>
    <w:rsid w:val="00B90CA2"/>
    <w:rsid w:val="00BA2E43"/>
    <w:rsid w:val="00BA494E"/>
    <w:rsid w:val="00BA6D40"/>
    <w:rsid w:val="00BB68A4"/>
    <w:rsid w:val="00BE31B1"/>
    <w:rsid w:val="00BF43D9"/>
    <w:rsid w:val="00C105B5"/>
    <w:rsid w:val="00C17320"/>
    <w:rsid w:val="00C37030"/>
    <w:rsid w:val="00C4570A"/>
    <w:rsid w:val="00C52433"/>
    <w:rsid w:val="00C56039"/>
    <w:rsid w:val="00C6002C"/>
    <w:rsid w:val="00C77755"/>
    <w:rsid w:val="00CA542A"/>
    <w:rsid w:val="00CA582F"/>
    <w:rsid w:val="00CB675A"/>
    <w:rsid w:val="00CB6D12"/>
    <w:rsid w:val="00CE0BF0"/>
    <w:rsid w:val="00CF2F5C"/>
    <w:rsid w:val="00CF3FD4"/>
    <w:rsid w:val="00CF7C0A"/>
    <w:rsid w:val="00D009F8"/>
    <w:rsid w:val="00D07B16"/>
    <w:rsid w:val="00D141E7"/>
    <w:rsid w:val="00D169D4"/>
    <w:rsid w:val="00D249F7"/>
    <w:rsid w:val="00D34180"/>
    <w:rsid w:val="00D4508E"/>
    <w:rsid w:val="00D508BA"/>
    <w:rsid w:val="00D660B6"/>
    <w:rsid w:val="00D6783A"/>
    <w:rsid w:val="00D71460"/>
    <w:rsid w:val="00D7213F"/>
    <w:rsid w:val="00D92F4A"/>
    <w:rsid w:val="00D9775F"/>
    <w:rsid w:val="00DA0A4B"/>
    <w:rsid w:val="00DB1FAC"/>
    <w:rsid w:val="00DE2B7C"/>
    <w:rsid w:val="00DE7DF8"/>
    <w:rsid w:val="00DF0257"/>
    <w:rsid w:val="00DF4879"/>
    <w:rsid w:val="00E062A7"/>
    <w:rsid w:val="00E06987"/>
    <w:rsid w:val="00E105E5"/>
    <w:rsid w:val="00E1326E"/>
    <w:rsid w:val="00E2604E"/>
    <w:rsid w:val="00E36EE1"/>
    <w:rsid w:val="00E46980"/>
    <w:rsid w:val="00E57220"/>
    <w:rsid w:val="00E60822"/>
    <w:rsid w:val="00E741F2"/>
    <w:rsid w:val="00E77F6D"/>
    <w:rsid w:val="00E80251"/>
    <w:rsid w:val="00E8599E"/>
    <w:rsid w:val="00E859B8"/>
    <w:rsid w:val="00E87097"/>
    <w:rsid w:val="00EB1B1F"/>
    <w:rsid w:val="00EC59BE"/>
    <w:rsid w:val="00EC7784"/>
    <w:rsid w:val="00ED591F"/>
    <w:rsid w:val="00ED6FEF"/>
    <w:rsid w:val="00EE063E"/>
    <w:rsid w:val="00EE1F32"/>
    <w:rsid w:val="00EE7F1F"/>
    <w:rsid w:val="00F06910"/>
    <w:rsid w:val="00F12D5F"/>
    <w:rsid w:val="00F21698"/>
    <w:rsid w:val="00F2237B"/>
    <w:rsid w:val="00F424FD"/>
    <w:rsid w:val="00F45CB2"/>
    <w:rsid w:val="00F53AE8"/>
    <w:rsid w:val="00F53F4E"/>
    <w:rsid w:val="00F74083"/>
    <w:rsid w:val="00F81C4D"/>
    <w:rsid w:val="00F9417C"/>
    <w:rsid w:val="00F97137"/>
    <w:rsid w:val="00FA1335"/>
    <w:rsid w:val="00FB4FA1"/>
    <w:rsid w:val="00FB7A2C"/>
    <w:rsid w:val="00FC7557"/>
    <w:rsid w:val="00FE04B7"/>
    <w:rsid w:val="00FE0B74"/>
    <w:rsid w:val="00FE1A67"/>
    <w:rsid w:val="00FF79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CF7A7FF"/>
  <w15:docId w15:val="{627D4CCC-E1E9-430B-9450-5FC662FD65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Times New Roman" w:hAnsi="Arial" w:cs="Times New Roman"/>
        <w:sz w:val="18"/>
        <w:szCs w:val="18"/>
        <w:lang w:val="en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8A517C"/>
    <w:pPr>
      <w:spacing w:after="240" w:line="288" w:lineRule="auto"/>
    </w:pPr>
  </w:style>
  <w:style w:type="paragraph" w:styleId="berschrift1">
    <w:name w:val="heading 1"/>
    <w:basedOn w:val="Standard"/>
    <w:next w:val="Standard"/>
    <w:qFormat/>
    <w:rsid w:val="00940830"/>
    <w:pPr>
      <w:keepNext/>
      <w:keepLines/>
      <w:spacing w:before="240" w:after="60"/>
      <w:outlineLvl w:val="0"/>
    </w:pPr>
    <w:rPr>
      <w:b/>
      <w:sz w:val="22"/>
    </w:rPr>
  </w:style>
  <w:style w:type="paragraph" w:styleId="berschrift2">
    <w:name w:val="heading 2"/>
    <w:basedOn w:val="berschrift1"/>
    <w:next w:val="Standard"/>
    <w:qFormat/>
    <w:rsid w:val="00940830"/>
    <w:pPr>
      <w:outlineLvl w:val="1"/>
    </w:pPr>
    <w:rPr>
      <w:sz w:val="18"/>
    </w:rPr>
  </w:style>
  <w:style w:type="paragraph" w:styleId="berschrift3">
    <w:name w:val="heading 3"/>
    <w:basedOn w:val="Standard"/>
    <w:next w:val="Standard"/>
    <w:qFormat/>
    <w:rsid w:val="003F523A"/>
    <w:pPr>
      <w:keepNext/>
      <w:numPr>
        <w:numId w:val="6"/>
      </w:numPr>
      <w:spacing w:before="120" w:after="120"/>
      <w:outlineLvl w:val="2"/>
    </w:pPr>
  </w:style>
  <w:style w:type="paragraph" w:styleId="berschrift4">
    <w:name w:val="heading 4"/>
    <w:basedOn w:val="berschrift3"/>
    <w:next w:val="Standard"/>
    <w:link w:val="berschrift4Zchn"/>
    <w:unhideWhenUsed/>
    <w:qFormat/>
    <w:rsid w:val="00F53AE8"/>
    <w:pPr>
      <w:spacing w:after="0"/>
      <w:outlineLvl w:val="3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1Einrckung">
    <w:name w:val="1. Einrückung"/>
    <w:basedOn w:val="Standard"/>
    <w:rsid w:val="007B4F14"/>
    <w:pPr>
      <w:tabs>
        <w:tab w:val="left" w:pos="567"/>
      </w:tabs>
      <w:ind w:left="567" w:hanging="567"/>
    </w:pPr>
    <w:rPr>
      <w:sz w:val="22"/>
    </w:rPr>
  </w:style>
  <w:style w:type="paragraph" w:customStyle="1" w:styleId="2Einrckung">
    <w:name w:val="2. Einrückung"/>
    <w:basedOn w:val="Standard"/>
    <w:rsid w:val="007B4F14"/>
    <w:pPr>
      <w:tabs>
        <w:tab w:val="left" w:pos="567"/>
        <w:tab w:val="left" w:pos="1134"/>
      </w:tabs>
      <w:ind w:left="1134" w:hanging="567"/>
    </w:pPr>
    <w:rPr>
      <w:sz w:val="22"/>
    </w:rPr>
  </w:style>
  <w:style w:type="paragraph" w:customStyle="1" w:styleId="3Einrckung">
    <w:name w:val="3. Einrückung"/>
    <w:basedOn w:val="Standard"/>
    <w:rsid w:val="007B4F14"/>
    <w:pPr>
      <w:tabs>
        <w:tab w:val="left" w:pos="567"/>
        <w:tab w:val="left" w:pos="1134"/>
        <w:tab w:val="left" w:pos="1701"/>
      </w:tabs>
      <w:ind w:left="1701" w:hanging="567"/>
    </w:pPr>
    <w:rPr>
      <w:sz w:val="22"/>
    </w:rPr>
  </w:style>
  <w:style w:type="paragraph" w:styleId="Sprechblasentext">
    <w:name w:val="Balloon Text"/>
    <w:basedOn w:val="Standard"/>
    <w:link w:val="SprechblasentextZchn"/>
    <w:rsid w:val="008A517C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Fuzeile">
    <w:name w:val="footer"/>
    <w:basedOn w:val="Standard"/>
    <w:link w:val="FuzeileZchn"/>
    <w:rsid w:val="00E36EE1"/>
    <w:pPr>
      <w:spacing w:after="0"/>
    </w:pPr>
    <w:rPr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8A517C"/>
    <w:rPr>
      <w:rFonts w:ascii="Tahoma" w:hAnsi="Tahoma" w:cs="Tahoma"/>
      <w:sz w:val="16"/>
      <w:szCs w:val="16"/>
    </w:rPr>
  </w:style>
  <w:style w:type="paragraph" w:styleId="Standardeinzug">
    <w:name w:val="Normal Indent"/>
    <w:basedOn w:val="Standard"/>
    <w:rsid w:val="007B4F14"/>
    <w:pPr>
      <w:ind w:left="708"/>
    </w:pPr>
  </w:style>
  <w:style w:type="paragraph" w:customStyle="1" w:styleId="Angaben">
    <w:name w:val="Angaben"/>
    <w:basedOn w:val="WeitereAngaben"/>
    <w:link w:val="AngabenZchn"/>
    <w:qFormat/>
    <w:rsid w:val="008A517C"/>
    <w:rPr>
      <w:sz w:val="22"/>
    </w:rPr>
  </w:style>
  <w:style w:type="character" w:customStyle="1" w:styleId="WeitereAngabenZchn">
    <w:name w:val="Weitere Angaben Zchn"/>
    <w:basedOn w:val="Absatz-Standardschriftart"/>
    <w:link w:val="WeitereAngaben"/>
    <w:rsid w:val="00FA1335"/>
    <w:rPr>
      <w:rFonts w:cs="Arial"/>
    </w:rPr>
  </w:style>
  <w:style w:type="paragraph" w:customStyle="1" w:styleId="U-Bezeichn">
    <w:name w:val="U-Bezeichn"/>
    <w:basedOn w:val="Standard"/>
    <w:next w:val="Standard"/>
    <w:rsid w:val="004934B3"/>
    <w:pPr>
      <w:tabs>
        <w:tab w:val="left" w:pos="5781"/>
      </w:tabs>
      <w:spacing w:after="0" w:line="240" w:lineRule="auto"/>
    </w:pPr>
    <w:rPr>
      <w:sz w:val="16"/>
      <w:szCs w:val="22"/>
      <w:lang w:eastAsia="en-US" w:val="en"/>
    </w:rPr>
  </w:style>
  <w:style w:type="paragraph" w:customStyle="1" w:styleId="U-Linien">
    <w:name w:val="U-Linien"/>
    <w:basedOn w:val="Standard"/>
    <w:next w:val="U-Bezeichn"/>
    <w:rsid w:val="00AF4ACE"/>
    <w:pPr>
      <w:keepNext/>
      <w:tabs>
        <w:tab w:val="left" w:leader="dot" w:pos="6237"/>
      </w:tabs>
      <w:spacing w:after="0" w:line="240" w:lineRule="auto"/>
    </w:pPr>
    <w:rPr>
      <w:sz w:val="22"/>
      <w:szCs w:val="22"/>
      <w:lang w:eastAsia="en-US" w:val="en"/>
    </w:rPr>
  </w:style>
  <w:style w:type="table" w:customStyle="1" w:styleId="Tabellengitternetz1">
    <w:name w:val="Tabellengitternetz1"/>
    <w:basedOn w:val="NormaleTabelle"/>
    <w:uiPriority w:val="59"/>
    <w:rsid w:val="00620DD2"/>
    <w:rPr>
      <w:rFonts w:ascii="Tahoma" w:hAnsi="Tahom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ellentext">
    <w:name w:val="Tabellentext"/>
    <w:basedOn w:val="Standard"/>
    <w:link w:val="TabellentextZchn"/>
    <w:qFormat/>
    <w:rsid w:val="00D508BA"/>
    <w:pPr>
      <w:spacing w:before="120" w:after="80"/>
      <w:ind w:left="85"/>
    </w:pPr>
    <w:rPr>
      <w:sz w:val="22"/>
      <w:szCs w:val="22"/>
    </w:rPr>
  </w:style>
  <w:style w:type="character" w:customStyle="1" w:styleId="FuzeileZchn">
    <w:name w:val="Fußzeile Zchn"/>
    <w:link w:val="Fuzeile"/>
    <w:rsid w:val="00E36EE1"/>
    <w:rPr>
      <w:rFonts w:ascii="Arial" w:hAnsi="Arial"/>
      <w:sz w:val="16"/>
      <w:szCs w:val="16"/>
    </w:rPr>
  </w:style>
  <w:style w:type="paragraph" w:customStyle="1" w:styleId="Block">
    <w:name w:val="Block"/>
    <w:basedOn w:val="Standard"/>
    <w:rsid w:val="00ED6FEF"/>
    <w:pPr>
      <w:spacing w:after="60"/>
      <w:jc w:val="both"/>
    </w:pPr>
    <w:rPr>
      <w:sz w:val="16"/>
    </w:rPr>
  </w:style>
  <w:style w:type="character" w:customStyle="1" w:styleId="AngabenZchn">
    <w:name w:val="Angaben Zchn"/>
    <w:basedOn w:val="WeitereAngabenZchn"/>
    <w:link w:val="Angaben"/>
    <w:rsid w:val="008A517C"/>
    <w:rPr>
      <w:rFonts w:cs="Arial"/>
      <w:sz w:val="22"/>
    </w:rPr>
  </w:style>
  <w:style w:type="paragraph" w:customStyle="1" w:styleId="Seitenzahlen">
    <w:name w:val="Seitenzahlen"/>
    <w:basedOn w:val="Standard"/>
    <w:qFormat/>
    <w:rsid w:val="004934B3"/>
    <w:pPr>
      <w:spacing w:before="120" w:after="120" w:line="240" w:lineRule="auto"/>
      <w:ind w:right="170"/>
      <w:jc w:val="right"/>
    </w:pPr>
  </w:style>
  <w:style w:type="paragraph" w:customStyle="1" w:styleId="Mini">
    <w:name w:val="Mini"/>
    <w:basedOn w:val="Standard"/>
    <w:rsid w:val="008F7F80"/>
    <w:pPr>
      <w:spacing w:after="0"/>
    </w:pPr>
    <w:rPr>
      <w:sz w:val="2"/>
      <w:szCs w:val="2"/>
    </w:rPr>
  </w:style>
  <w:style w:type="paragraph" w:customStyle="1" w:styleId="TabelleBeschriftung">
    <w:name w:val="Tabelle Beschriftung"/>
    <w:basedOn w:val="Tabellentext"/>
    <w:rsid w:val="00424DC9"/>
    <w:pPr>
      <w:spacing w:before="160"/>
    </w:pPr>
    <w:rPr>
      <w:b/>
      <w:bCs/>
      <w:sz w:val="18"/>
    </w:rPr>
  </w:style>
  <w:style w:type="paragraph" w:customStyle="1" w:styleId="Kopfberschrift">
    <w:name w:val="Kopf Überschrift"/>
    <w:basedOn w:val="Standard"/>
    <w:next w:val="KopfUnterberschrift"/>
    <w:qFormat/>
    <w:rsid w:val="00B14ED6"/>
    <w:pPr>
      <w:spacing w:before="480" w:after="0"/>
    </w:pPr>
    <w:rPr>
      <w:b/>
      <w:sz w:val="28"/>
      <w:szCs w:val="28"/>
    </w:rPr>
  </w:style>
  <w:style w:type="paragraph" w:customStyle="1" w:styleId="KopfUnterberschrift">
    <w:name w:val="Kopf Unterüberschrift"/>
    <w:basedOn w:val="Kopfberschrift"/>
    <w:qFormat/>
    <w:rsid w:val="00D92F4A"/>
    <w:pPr>
      <w:spacing w:before="60"/>
      <w:contextualSpacing/>
    </w:pPr>
    <w:rPr>
      <w:sz w:val="18"/>
    </w:rPr>
  </w:style>
  <w:style w:type="paragraph" w:customStyle="1" w:styleId="Logo">
    <w:name w:val="Logo"/>
    <w:basedOn w:val="Standard"/>
    <w:qFormat/>
    <w:rsid w:val="008A517C"/>
    <w:pPr>
      <w:tabs>
        <w:tab w:val="center" w:pos="4819"/>
        <w:tab w:val="right" w:pos="9071"/>
      </w:tabs>
      <w:spacing w:after="0" w:line="240" w:lineRule="auto"/>
    </w:pPr>
    <w:rPr>
      <w:noProof/>
    </w:rPr>
  </w:style>
  <w:style w:type="character" w:customStyle="1" w:styleId="berschrift4Zchn">
    <w:name w:val="Überschrift 4 Zchn"/>
    <w:basedOn w:val="Absatz-Standardschriftart"/>
    <w:link w:val="berschrift4"/>
    <w:rsid w:val="00F53AE8"/>
  </w:style>
  <w:style w:type="character" w:customStyle="1" w:styleId="TabellentextZchn">
    <w:name w:val="Tabellentext Zchn"/>
    <w:basedOn w:val="Absatz-Standardschriftart"/>
    <w:link w:val="Tabellentext"/>
    <w:rsid w:val="00D508BA"/>
    <w:rPr>
      <w:sz w:val="22"/>
      <w:szCs w:val="22"/>
    </w:rPr>
  </w:style>
  <w:style w:type="paragraph" w:styleId="Funotentext">
    <w:name w:val="footnote text"/>
    <w:basedOn w:val="Standard"/>
    <w:link w:val="FunotentextZchn"/>
    <w:uiPriority w:val="99"/>
    <w:unhideWhenUsed/>
    <w:rsid w:val="00AF4ACE"/>
    <w:pPr>
      <w:widowControl w:val="0"/>
      <w:autoSpaceDE w:val="0"/>
      <w:autoSpaceDN w:val="0"/>
      <w:adjustRightInd w:val="0"/>
      <w:spacing w:after="0" w:line="240" w:lineRule="auto"/>
      <w:ind w:left="85"/>
    </w:pPr>
    <w:rPr>
      <w:rFonts w:cs="Arial"/>
      <w:i/>
      <w:sz w:val="16"/>
      <w:szCs w:val="16"/>
    </w:rPr>
  </w:style>
  <w:style w:type="character" w:customStyle="1" w:styleId="FunotentextZchn">
    <w:name w:val="Fußnotentext Zchn"/>
    <w:basedOn w:val="Absatz-Standardschriftart"/>
    <w:link w:val="Funotentext"/>
    <w:uiPriority w:val="99"/>
    <w:rsid w:val="00AF4ACE"/>
    <w:rPr>
      <w:rFonts w:cs="Arial"/>
      <w:i/>
      <w:sz w:val="16"/>
      <w:szCs w:val="16"/>
    </w:rPr>
  </w:style>
  <w:style w:type="character" w:styleId="Funotenzeichen">
    <w:name w:val="footnote reference"/>
    <w:basedOn w:val="Absatz-Standardschriftart"/>
    <w:uiPriority w:val="99"/>
    <w:unhideWhenUsed/>
    <w:rsid w:val="002D0801"/>
    <w:rPr>
      <w:rFonts w:ascii="Arial" w:hAnsi="Arial"/>
      <w:sz w:val="16"/>
      <w:bdr w:val="none" w:sz="0" w:space="0" w:color="auto"/>
      <w:vertAlign w:val="superscript"/>
    </w:rPr>
  </w:style>
  <w:style w:type="paragraph" w:styleId="Listenabsatz">
    <w:name w:val="List Paragraph"/>
    <w:basedOn w:val="Standard"/>
    <w:uiPriority w:val="34"/>
    <w:qFormat/>
    <w:rsid w:val="00B77B7C"/>
    <w:pPr>
      <w:ind w:left="720"/>
      <w:contextualSpacing/>
    </w:pPr>
  </w:style>
  <w:style w:type="paragraph" w:customStyle="1" w:styleId="WeitereAngaben">
    <w:name w:val="Weitere Angaben"/>
    <w:basedOn w:val="Standard"/>
    <w:link w:val="WeitereAngabenZchn"/>
    <w:qFormat/>
    <w:rsid w:val="00FA1335"/>
    <w:pPr>
      <w:tabs>
        <w:tab w:val="left" w:pos="2835"/>
      </w:tabs>
      <w:autoSpaceDE w:val="0"/>
      <w:autoSpaceDN w:val="0"/>
      <w:adjustRightInd w:val="0"/>
      <w:spacing w:before="60" w:after="0"/>
      <w:ind w:left="369"/>
    </w:pPr>
    <w:rPr>
      <w:rFonts w:cs="Arial"/>
    </w:rPr>
  </w:style>
  <w:style w:type="table" w:styleId="Tabellenraster">
    <w:name w:val="Table Grid"/>
    <w:basedOn w:val="NormaleTabelle"/>
    <w:rsid w:val="00293D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dnotentext">
    <w:name w:val="endnote text"/>
    <w:basedOn w:val="Standard"/>
    <w:link w:val="EndnotentextZchn"/>
    <w:rsid w:val="00FE04B7"/>
    <w:pPr>
      <w:spacing w:after="0" w:line="240" w:lineRule="auto"/>
    </w:pPr>
    <w:rPr>
      <w:sz w:val="20"/>
    </w:rPr>
  </w:style>
  <w:style w:type="character" w:customStyle="1" w:styleId="EndnotentextZchn">
    <w:name w:val="Endnotentext Zchn"/>
    <w:basedOn w:val="Absatz-Standardschriftart"/>
    <w:link w:val="Endnotentext"/>
    <w:rsid w:val="00FE04B7"/>
    <w:rPr>
      <w:rFonts w:ascii="Arial" w:hAnsi="Arial"/>
    </w:rPr>
  </w:style>
  <w:style w:type="character" w:styleId="Endnotenzeichen">
    <w:name w:val="endnote reference"/>
    <w:rsid w:val="00A02E53"/>
  </w:style>
  <w:style w:type="paragraph" w:customStyle="1" w:styleId="Angabenebeneinander">
    <w:name w:val="Angabe nebeneinander"/>
    <w:basedOn w:val="WeitereAngaben"/>
    <w:qFormat/>
    <w:rsid w:val="005F2A16"/>
    <w:pPr>
      <w:tabs>
        <w:tab w:val="clear" w:pos="2835"/>
        <w:tab w:val="left" w:pos="1134"/>
      </w:tabs>
      <w:ind w:left="1134" w:hanging="709"/>
    </w:pPr>
  </w:style>
  <w:style w:type="paragraph" w:styleId="Kopfzeile">
    <w:name w:val="header"/>
    <w:basedOn w:val="Standard"/>
    <w:link w:val="KopfzeileZchn"/>
    <w:rsid w:val="00F53AE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rsid w:val="00F53AE8"/>
  </w:style>
  <w:style w:type="paragraph" w:customStyle="1" w:styleId="Header1">
    <w:name w:val="Header 1"/>
    <w:basedOn w:val="berschrift1"/>
    <w:qFormat/>
    <w:rsid w:val="00FA1335"/>
    <w:pPr>
      <w:ind w:left="85"/>
    </w:pPr>
  </w:style>
  <w:style w:type="paragraph" w:customStyle="1" w:styleId="Hinweis">
    <w:name w:val="Hinweis"/>
    <w:basedOn w:val="Standard"/>
    <w:qFormat/>
    <w:rsid w:val="00FA1335"/>
    <w:pPr>
      <w:spacing w:before="120" w:after="120" w:line="240" w:lineRule="auto"/>
      <w:ind w:left="85"/>
      <w:outlineLvl w:val="0"/>
    </w:pPr>
    <w:rPr>
      <w:color w:val="808080"/>
      <w:sz w:val="16"/>
      <w:szCs w:val="22"/>
    </w:rPr>
  </w:style>
  <w:style w:type="paragraph" w:customStyle="1" w:styleId="Header2">
    <w:name w:val="Header 2"/>
    <w:basedOn w:val="Header1"/>
    <w:next w:val="Standard"/>
    <w:qFormat/>
    <w:rsid w:val="00FA1335"/>
    <w:pPr>
      <w:numPr>
        <w:numId w:val="5"/>
      </w:numPr>
    </w:pPr>
    <w:rPr>
      <w:sz w:val="18"/>
    </w:rPr>
  </w:style>
  <w:style w:type="paragraph" w:customStyle="1" w:styleId="Header3">
    <w:name w:val="Header 3"/>
    <w:basedOn w:val="Header2"/>
    <w:next w:val="Standard"/>
    <w:qFormat/>
    <w:rsid w:val="00FA1335"/>
    <w:pPr>
      <w:numPr>
        <w:numId w:val="0"/>
      </w:numPr>
      <w:ind w:left="369"/>
    </w:pPr>
    <w:rPr>
      <w:b w:val="0"/>
    </w:rPr>
  </w:style>
  <w:style w:type="paragraph" w:customStyle="1" w:styleId="Header4">
    <w:name w:val="Header 4"/>
    <w:basedOn w:val="Header3"/>
    <w:next w:val="Standard"/>
    <w:qFormat/>
    <w:rsid w:val="00F45CB2"/>
    <w:pPr>
      <w:numPr>
        <w:numId w:val="9"/>
      </w:numPr>
      <w:ind w:left="368"/>
    </w:pPr>
  </w:style>
  <w:style w:type="paragraph" w:customStyle="1" w:styleId="FormatvorlageNach8pt">
    <w:name w:val="Formatvorlage Nach:  8 pt"/>
    <w:basedOn w:val="Standard"/>
    <w:rsid w:val="005A2158"/>
    <w:pPr>
      <w:spacing w:after="100"/>
    </w:pPr>
    <w:rPr>
      <w:szCs w:val="20"/>
    </w:rPr>
  </w:style>
  <w:style w:type="paragraph" w:styleId="berarbeitung">
    <w:name w:val="Revision"/>
    <w:hidden/>
    <w:uiPriority w:val="99"/>
    <w:semiHidden/>
    <w:rsid w:val="009979D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customXml" Target="../customXml/item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customXml" Target="../customXml/item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ysal_zuh\Downloads\giz2012-de-Vergabevermerk.dotx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FC2A886F6FE144A0D83744568D8B49" ma:contentTypeVersion="8" ma:contentTypeDescription="Create a new document." ma:contentTypeScope="" ma:versionID="136a84407d5f92eaadb15f8b4bf352de">
  <xsd:schema xmlns:xsd="http://www.w3.org/2001/XMLSchema" xmlns:xs="http://www.w3.org/2001/XMLSchema" xmlns:p="http://schemas.microsoft.com/office/2006/metadata/properties" xmlns:ns2="dd40f815-c2b0-4806-9729-31780023f806" xmlns:ns3="fa87cbfb-3c94-4ad6-b81a-37318fbcf44e" targetNamespace="http://schemas.microsoft.com/office/2006/metadata/properties" ma:root="true" ma:fieldsID="6f4a7cdfe7fb7c73f6d2f3dd1dbb7861" ns2:_="" ns3:_="">
    <xsd:import namespace="dd40f815-c2b0-4806-9729-31780023f806"/>
    <xsd:import namespace="fa87cbfb-3c94-4ad6-b81a-37318fbcf44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40f815-c2b0-4806-9729-31780023f80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87cbfb-3c94-4ad6-b81a-37318fbcf44e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5702430-CEAF-4F7F-A3D8-3FA535BA62A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E3CFFCE-6E4D-40B8-94E2-AA2CC547EADD}"/>
</file>

<file path=customXml/itemProps3.xml><?xml version="1.0" encoding="utf-8"?>
<ds:datastoreItem xmlns:ds="http://schemas.openxmlformats.org/officeDocument/2006/customXml" ds:itemID="{4B96617E-F952-4232-A370-5614C5BBF9B6}"/>
</file>

<file path=customXml/itemProps4.xml><?xml version="1.0" encoding="utf-8"?>
<ds:datastoreItem xmlns:ds="http://schemas.openxmlformats.org/officeDocument/2006/customXml" ds:itemID="{7B5BB6B3-F0CB-4773-A95F-97D7DA872A8A}"/>
</file>

<file path=docProps/app.xml><?xml version="1.0" encoding="utf-8"?>
<Properties xmlns="http://schemas.openxmlformats.org/officeDocument/2006/extended-properties" xmlns:vt="http://schemas.openxmlformats.org/officeDocument/2006/docPropsVTypes">
  <Template>giz2012-de-Vergabevermerk.dotx</Template>
  <TotalTime>0</TotalTime>
  <Pages>1</Pages>
  <Words>176</Words>
  <Characters>1110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Vergabevermerk</vt:lpstr>
    </vt:vector>
  </TitlesOfParts>
  <Company>Deutsche Gesellschaft für Internationale Zusammenarbeit (GIZ) GmbH</Company>
  <LinksUpToDate>false</LinksUpToDate>
  <CharactersWithSpaces>1284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Vergabevermerk</dc:title>
  <dc:subject/>
  <dc:creator>Uysal, Zuhal GIZ</dc:creator>
  <cp:keywords/>
  <dc:description>Kattrin Richter Grafikdesign</dc:description>
  <cp:lastModifiedBy>Hartmut Mueller</cp:lastModifiedBy>
  <cp:revision>3</cp:revision>
  <cp:lastPrinted>2012-03-22T15:55:00Z</cp:lastPrinted>
  <dcterms:created xsi:type="dcterms:W3CDTF">2025-07-16T14:30:00Z</dcterms:created>
  <dcterms:modified xsi:type="dcterms:W3CDTF">2025-08-29T13:50:00Z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0x01010083FC2A886F6FE144A0D83744568D8B49</vt:lpwstr>
  </property>
</Properties>
</file>